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75B" w:rsidRPr="00EF2DA5" w:rsidRDefault="00DE58CC" w:rsidP="00D03D71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EF2DA5">
        <w:rPr>
          <w:rFonts w:ascii="TH SarabunIT๙" w:hAnsi="TH SarabunIT๙" w:cs="TH SarabunIT๙"/>
          <w:sz w:val="36"/>
          <w:szCs w:val="36"/>
          <w:cs/>
        </w:rPr>
        <w:t>ส่วนที่  3</w:t>
      </w:r>
    </w:p>
    <w:p w:rsidR="00D03D71" w:rsidRPr="00EF2DA5" w:rsidRDefault="00EF2DA5" w:rsidP="00D03D71">
      <w:pPr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EF2DA5">
        <w:rPr>
          <w:rFonts w:ascii="TH SarabunIT๙" w:hAnsi="TH SarabunIT๙" w:cs="TH SarabunIT๙"/>
          <w:sz w:val="36"/>
          <w:szCs w:val="36"/>
          <w:cs/>
        </w:rPr>
        <w:t xml:space="preserve">3.1 </w:t>
      </w:r>
      <w:r w:rsidR="00D03D71" w:rsidRPr="00EF2DA5">
        <w:rPr>
          <w:rFonts w:ascii="TH SarabunIT๙" w:hAnsi="TH SarabunIT๙" w:cs="TH SarabunIT๙"/>
          <w:sz w:val="36"/>
          <w:szCs w:val="36"/>
          <w:cs/>
        </w:rPr>
        <w:t>ยุทธศาสตร์และแนวทางการพัฒนาในช่วงสามปี</w:t>
      </w:r>
    </w:p>
    <w:p w:rsidR="00104A52" w:rsidRPr="00EF2DA5" w:rsidRDefault="00D03D71" w:rsidP="00B01F10">
      <w:pPr>
        <w:spacing w:before="240" w:after="0"/>
        <w:ind w:firstLine="720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EF2DA5">
        <w:rPr>
          <w:rFonts w:ascii="TH SarabunIT๙" w:hAnsi="TH SarabunIT๙" w:cs="TH SarabunIT๙"/>
          <w:sz w:val="36"/>
          <w:szCs w:val="36"/>
          <w:cs/>
        </w:rPr>
        <w:tab/>
      </w:r>
      <w:r w:rsidR="00104A52" w:rsidRPr="00EF2DA5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ยุทธศาสตร์ประเทศ  </w:t>
      </w:r>
      <w:r w:rsidR="00104A52" w:rsidRPr="00EF2DA5">
        <w:rPr>
          <w:rFonts w:ascii="TH SarabunIT๙" w:eastAsia="Cordia New" w:hAnsi="TH SarabunIT๙" w:cs="TH SarabunIT๙"/>
          <w:b/>
          <w:bCs/>
          <w:sz w:val="32"/>
          <w:szCs w:val="32"/>
        </w:rPr>
        <w:t>(Country  Strategy)</w:t>
      </w:r>
    </w:p>
    <w:p w:rsidR="00104A52" w:rsidRPr="00EF2DA5" w:rsidRDefault="00104A52" w:rsidP="00104A52">
      <w:pPr>
        <w:suppressAutoHyphens/>
        <w:spacing w:after="0" w:line="240" w:lineRule="auto"/>
        <w:ind w:firstLine="720"/>
        <w:rPr>
          <w:rFonts w:ascii="TH SarabunIT๙" w:eastAsia="Cordia New" w:hAnsi="TH SarabunIT๙" w:cs="TH SarabunIT๙"/>
          <w:sz w:val="32"/>
          <w:szCs w:val="32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 xml:space="preserve">ยุทธศาสตร์ประเทศ  </w:t>
      </w:r>
      <w:r w:rsidRPr="00EF2DA5">
        <w:rPr>
          <w:rFonts w:ascii="TH SarabunIT๙" w:eastAsia="Cordia New" w:hAnsi="TH SarabunIT๙" w:cs="TH SarabunIT๙"/>
          <w:sz w:val="32"/>
          <w:szCs w:val="32"/>
        </w:rPr>
        <w:t>(Country  Strategy)</w:t>
      </w:r>
      <w:r w:rsidR="0091285B" w:rsidRPr="00EF2DA5">
        <w:rPr>
          <w:rFonts w:ascii="TH SarabunIT๙" w:eastAsia="Cordia New" w:hAnsi="TH SarabunIT๙" w:cs="TH SarabunIT๙"/>
          <w:sz w:val="32"/>
          <w:szCs w:val="32"/>
          <w:cs/>
        </w:rPr>
        <w:t>จัดทำขึ้นจากการประชุมเชิงปฏิบัติการหัวหน้าส่วนราชการระดับปลัดกระทรวงหรือเทียบเท่า  วาระพิเศษ  เมื่อวันที่  13  ตุลาคม  2555 ณ โรงแรมเชอราตัน  พัทยา  จังหวัดชลบุรี  เพื่อร่วมกันวางยุทธศาสตร์  วิสัยทัศน์  เป้าหมายและแนวทางในการทำงานร่วมกันในปีงบประมาณ 2556  และเป็นกรอบในการจัดทำงบประมาณปี 2557  ตลอดจนแลกเปลี่ยนความเห็นเกี่ยวกับภาพรวมของการทำงานร่วมกันในรอบปีที่ผ่านมา  ซึ่งประกอบด้วย  4  ยุทธศาสตร์  28  ป</w:t>
      </w:r>
      <w:r w:rsidR="00365895" w:rsidRPr="00EF2DA5">
        <w:rPr>
          <w:rFonts w:ascii="TH SarabunIT๙" w:eastAsia="Cordia New" w:hAnsi="TH SarabunIT๙" w:cs="TH SarabunIT๙"/>
          <w:sz w:val="32"/>
          <w:szCs w:val="32"/>
          <w:cs/>
        </w:rPr>
        <w:t>ร</w:t>
      </w:r>
      <w:r w:rsidR="0091285B" w:rsidRPr="00EF2DA5">
        <w:rPr>
          <w:rFonts w:ascii="TH SarabunIT๙" w:eastAsia="Cordia New" w:hAnsi="TH SarabunIT๙" w:cs="TH SarabunIT๙"/>
          <w:sz w:val="32"/>
          <w:szCs w:val="32"/>
          <w:cs/>
        </w:rPr>
        <w:t>ะเด็นหลัก  56  แนวทางการดำเนินการ</w:t>
      </w:r>
      <w:r w:rsidR="00365895" w:rsidRPr="00EF2DA5">
        <w:rPr>
          <w:rFonts w:ascii="TH SarabunIT๙" w:eastAsia="Cordia New" w:hAnsi="TH SarabunIT๙" w:cs="TH SarabunIT๙"/>
          <w:sz w:val="32"/>
          <w:szCs w:val="32"/>
          <w:cs/>
        </w:rPr>
        <w:t xml:space="preserve">  เพื่อเป็นกรอบการจัดสรรงบประมาณรายจ่ายประจำปีงบประมาณ พ.ศ. 2557  โดยมีรายละเอียดดังนี้</w:t>
      </w:r>
    </w:p>
    <w:p w:rsidR="00365895" w:rsidRPr="00EF2DA5" w:rsidRDefault="00365895" w:rsidP="00EB39CE">
      <w:pPr>
        <w:suppressAutoHyphens/>
        <w:spacing w:before="200" w:after="0" w:line="240" w:lineRule="auto"/>
        <w:ind w:firstLine="720"/>
        <w:rPr>
          <w:rFonts w:ascii="TH SarabunIT๙" w:eastAsia="Cordia New" w:hAnsi="TH SarabunIT๙" w:cs="TH SarabunIT๙"/>
          <w:sz w:val="32"/>
          <w:szCs w:val="32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 xml:space="preserve">วิสัยทัศน์ </w:t>
      </w:r>
      <w:r w:rsidRPr="00EF2DA5">
        <w:rPr>
          <w:rFonts w:ascii="TH SarabunIT๙" w:eastAsia="Cordia New" w:hAnsi="TH SarabunIT๙" w:cs="TH SarabunIT๙"/>
          <w:sz w:val="32"/>
          <w:szCs w:val="32"/>
        </w:rPr>
        <w:t>:</w:t>
      </w: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 xml:space="preserve"> “</w:t>
      </w:r>
      <w:proofErr w:type="gramStart"/>
      <w:r w:rsidRPr="00EF2DA5">
        <w:rPr>
          <w:rFonts w:ascii="TH SarabunIT๙" w:eastAsia="Cordia New" w:hAnsi="TH SarabunIT๙" w:cs="TH SarabunIT๙"/>
          <w:sz w:val="32"/>
          <w:szCs w:val="32"/>
          <w:cs/>
        </w:rPr>
        <w:t>ป</w:t>
      </w:r>
      <w:r w:rsidR="007A0C33">
        <w:rPr>
          <w:rFonts w:ascii="TH SarabunIT๙" w:eastAsia="Cordia New" w:hAnsi="TH SarabunIT๙" w:cs="TH SarabunIT๙" w:hint="cs"/>
          <w:sz w:val="32"/>
          <w:szCs w:val="32"/>
          <w:cs/>
        </w:rPr>
        <w:t>ร</w:t>
      </w: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>ะเทศไทยมีขีดความสามารถในการแข่งขัน  คนไทยอยู่ดีกินดี</w:t>
      </w:r>
      <w:proofErr w:type="gramEnd"/>
      <w:r w:rsidRPr="00EF2DA5">
        <w:rPr>
          <w:rFonts w:ascii="TH SarabunIT๙" w:eastAsia="Cordia New" w:hAnsi="TH SarabunIT๙" w:cs="TH SarabunIT๙"/>
          <w:sz w:val="32"/>
          <w:szCs w:val="32"/>
          <w:cs/>
        </w:rPr>
        <w:t xml:space="preserve">  มีความเสมอภาคและเป็นธรรม”</w:t>
      </w:r>
    </w:p>
    <w:p w:rsidR="00E0205D" w:rsidRPr="00EF2DA5" w:rsidRDefault="00365895" w:rsidP="00EB39CE">
      <w:pPr>
        <w:suppressAutoHyphens/>
        <w:spacing w:before="200" w:after="0" w:line="240" w:lineRule="auto"/>
        <w:ind w:firstLine="720"/>
        <w:rPr>
          <w:rFonts w:ascii="TH SarabunIT๙" w:eastAsia="Cordia New" w:hAnsi="TH SarabunIT๙" w:cs="TH SarabunIT๙"/>
          <w:sz w:val="32"/>
          <w:szCs w:val="32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 xml:space="preserve">หลักการของยุทธศาสตร์  </w:t>
      </w:r>
      <w:r w:rsidRPr="00EF2DA5">
        <w:rPr>
          <w:rFonts w:ascii="TH SarabunIT๙" w:eastAsia="Cordia New" w:hAnsi="TH SarabunIT๙" w:cs="TH SarabunIT๙"/>
          <w:sz w:val="32"/>
          <w:szCs w:val="32"/>
        </w:rPr>
        <w:t>:</w:t>
      </w:r>
      <w:r w:rsidR="00011FF5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E0205D" w:rsidRPr="00EF2DA5">
        <w:rPr>
          <w:rFonts w:ascii="TH SarabunIT๙" w:eastAsia="Cordia New" w:hAnsi="TH SarabunIT๙" w:cs="TH SarabunIT๙"/>
          <w:sz w:val="32"/>
          <w:szCs w:val="32"/>
          <w:cs/>
        </w:rPr>
        <w:t>“</w:t>
      </w:r>
      <w:proofErr w:type="gramStart"/>
      <w:r w:rsidRPr="00EF2DA5">
        <w:rPr>
          <w:rFonts w:ascii="TH SarabunIT๙" w:eastAsia="Cordia New" w:hAnsi="TH SarabunIT๙" w:cs="TH SarabunIT๙"/>
          <w:sz w:val="32"/>
          <w:szCs w:val="32"/>
          <w:cs/>
        </w:rPr>
        <w:t>ต่อยอดรายได้จากฐานเดิม  สร้างรายได้จาก</w:t>
      </w:r>
      <w:r w:rsidR="00E0205D" w:rsidRPr="00EF2DA5">
        <w:rPr>
          <w:rFonts w:ascii="TH SarabunIT๙" w:eastAsia="Cordia New" w:hAnsi="TH SarabunIT๙" w:cs="TH SarabunIT๙"/>
          <w:sz w:val="32"/>
          <w:szCs w:val="32"/>
          <w:cs/>
        </w:rPr>
        <w:t>โอกาสใหม่</w:t>
      </w:r>
      <w:proofErr w:type="gramEnd"/>
      <w:r w:rsidR="00E0205D" w:rsidRPr="00EF2DA5">
        <w:rPr>
          <w:rFonts w:ascii="TH SarabunIT๙" w:eastAsia="Cordia New" w:hAnsi="TH SarabunIT๙" w:cs="TH SarabunIT๙"/>
          <w:sz w:val="32"/>
          <w:szCs w:val="32"/>
          <w:cs/>
        </w:rPr>
        <w:t xml:space="preserve">  เพื่อความสมดุล  และการพัฒนาอย่างยั่งยืน”</w:t>
      </w:r>
    </w:p>
    <w:p w:rsidR="00E0205D" w:rsidRPr="00EF2DA5" w:rsidRDefault="00E0205D" w:rsidP="00EB39CE">
      <w:pPr>
        <w:suppressAutoHyphens/>
        <w:spacing w:before="200" w:after="0" w:line="240" w:lineRule="auto"/>
        <w:ind w:firstLine="720"/>
        <w:rPr>
          <w:rFonts w:ascii="TH SarabunIT๙" w:eastAsia="Cordia New" w:hAnsi="TH SarabunIT๙" w:cs="TH SarabunIT๙"/>
          <w:sz w:val="32"/>
          <w:szCs w:val="32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 xml:space="preserve">วัตถุประสงค์  </w:t>
      </w:r>
      <w:r w:rsidRPr="00EF2DA5">
        <w:rPr>
          <w:rFonts w:ascii="TH SarabunIT๙" w:eastAsia="Cordia New" w:hAnsi="TH SarabunIT๙" w:cs="TH SarabunIT๙"/>
          <w:sz w:val="32"/>
          <w:szCs w:val="32"/>
        </w:rPr>
        <w:t>:</w:t>
      </w: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 xml:space="preserve"> 1. รักษาฐานรายได้เดิม  และสร้างรายได้ใหม่</w:t>
      </w:r>
    </w:p>
    <w:p w:rsidR="00E0205D" w:rsidRPr="00EF2DA5" w:rsidRDefault="00E0205D" w:rsidP="00104A52">
      <w:pPr>
        <w:suppressAutoHyphens/>
        <w:spacing w:after="0" w:line="240" w:lineRule="auto"/>
        <w:ind w:firstLine="720"/>
        <w:rPr>
          <w:rFonts w:ascii="TH SarabunIT๙" w:eastAsia="Cordia New" w:hAnsi="TH SarabunIT๙" w:cs="TH SarabunIT๙"/>
          <w:sz w:val="32"/>
          <w:szCs w:val="32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        2. เพิ่มประสิทธิภาพของระบบการผลิต (ต้องผลิตสินค้าได้เร็วกว่าปัจจุบัน)</w:t>
      </w:r>
    </w:p>
    <w:p w:rsidR="00E0205D" w:rsidRPr="00EF2DA5" w:rsidRDefault="00E0205D" w:rsidP="00104A52">
      <w:pPr>
        <w:suppressAutoHyphens/>
        <w:spacing w:after="0" w:line="240" w:lineRule="auto"/>
        <w:ind w:firstLine="720"/>
        <w:rPr>
          <w:rFonts w:ascii="TH SarabunIT๙" w:eastAsia="Cordia New" w:hAnsi="TH SarabunIT๙" w:cs="TH SarabunIT๙"/>
          <w:sz w:val="32"/>
          <w:szCs w:val="32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        3. ลดต้นทุนให้กับธุรกิจ (ด้วยการลดต้นทุนค่าขนส่ง</w:t>
      </w:r>
      <w:proofErr w:type="spellStart"/>
      <w:r w:rsidRPr="00EF2DA5">
        <w:rPr>
          <w:rFonts w:ascii="TH SarabunIT๙" w:eastAsia="Cordia New" w:hAnsi="TH SarabunIT๙" w:cs="TH SarabunIT๙"/>
          <w:sz w:val="32"/>
          <w:szCs w:val="32"/>
          <w:cs/>
        </w:rPr>
        <w:t>และโล</w:t>
      </w:r>
      <w:proofErr w:type="spellEnd"/>
      <w:r w:rsidRPr="00EF2DA5">
        <w:rPr>
          <w:rFonts w:ascii="TH SarabunIT๙" w:eastAsia="Cordia New" w:hAnsi="TH SarabunIT๙" w:cs="TH SarabunIT๙"/>
          <w:sz w:val="32"/>
          <w:szCs w:val="32"/>
          <w:cs/>
        </w:rPr>
        <w:t>จิ</w:t>
      </w:r>
      <w:proofErr w:type="spellStart"/>
      <w:r w:rsidRPr="00EF2DA5">
        <w:rPr>
          <w:rFonts w:ascii="TH SarabunIT๙" w:eastAsia="Cordia New" w:hAnsi="TH SarabunIT๙" w:cs="TH SarabunIT๙"/>
          <w:sz w:val="32"/>
          <w:szCs w:val="32"/>
          <w:cs/>
        </w:rPr>
        <w:t>สติกส์</w:t>
      </w:r>
      <w:proofErr w:type="spellEnd"/>
      <w:r w:rsidRPr="00EF2DA5">
        <w:rPr>
          <w:rFonts w:ascii="TH SarabunIT๙" w:eastAsia="Cordia New" w:hAnsi="TH SarabunIT๙" w:cs="TH SarabunIT๙"/>
          <w:sz w:val="32"/>
          <w:szCs w:val="32"/>
          <w:cs/>
        </w:rPr>
        <w:t>)</w:t>
      </w:r>
    </w:p>
    <w:p w:rsidR="00E0205D" w:rsidRPr="00EF2DA5" w:rsidRDefault="00E0205D" w:rsidP="00EB39CE">
      <w:pPr>
        <w:suppressAutoHyphens/>
        <w:spacing w:before="200" w:after="0" w:line="240" w:lineRule="auto"/>
        <w:ind w:firstLine="720"/>
        <w:rPr>
          <w:rFonts w:ascii="TH SarabunIT๙" w:eastAsia="Cordia New" w:hAnsi="TH SarabunIT๙" w:cs="TH SarabunIT๙"/>
          <w:sz w:val="32"/>
          <w:szCs w:val="32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 xml:space="preserve">เป้าหมายเชิงยุทธศาสตร์ </w:t>
      </w:r>
      <w:r w:rsidRPr="00EF2DA5">
        <w:rPr>
          <w:rFonts w:ascii="TH SarabunIT๙" w:eastAsia="Cordia New" w:hAnsi="TH SarabunIT๙" w:cs="TH SarabunIT๙"/>
          <w:sz w:val="32"/>
          <w:szCs w:val="32"/>
        </w:rPr>
        <w:t>:</w:t>
      </w: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 xml:space="preserve"> 1. การ</w:t>
      </w:r>
      <w:r w:rsidR="00CB0660">
        <w:rPr>
          <w:rFonts w:ascii="TH SarabunIT๙" w:eastAsia="Cordia New" w:hAnsi="TH SarabunIT๙" w:cs="TH SarabunIT๙" w:hint="cs"/>
          <w:sz w:val="32"/>
          <w:szCs w:val="32"/>
          <w:cs/>
        </w:rPr>
        <w:t>สร้างความสามารถในการแข่งขัน</w:t>
      </w:r>
    </w:p>
    <w:p w:rsidR="00E0205D" w:rsidRPr="00EF2DA5" w:rsidRDefault="00E0205D" w:rsidP="00104A52">
      <w:pPr>
        <w:suppressAutoHyphens/>
        <w:spacing w:after="0" w:line="240" w:lineRule="auto"/>
        <w:ind w:firstLine="720"/>
        <w:rPr>
          <w:rFonts w:ascii="TH SarabunIT๙" w:eastAsia="Cordia New" w:hAnsi="TH SarabunIT๙" w:cs="TH SarabunIT๙"/>
          <w:sz w:val="32"/>
          <w:szCs w:val="32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2. การสร้าง</w:t>
      </w:r>
      <w:r w:rsidR="00366F17">
        <w:rPr>
          <w:rFonts w:ascii="TH SarabunIT๙" w:eastAsia="Cordia New" w:hAnsi="TH SarabunIT๙" w:cs="TH SarabunIT๙" w:hint="cs"/>
          <w:sz w:val="32"/>
          <w:szCs w:val="32"/>
          <w:cs/>
        </w:rPr>
        <w:t>โอกาสความเสมอภาคและเท่าเทียมกันทางสังคม</w:t>
      </w:r>
    </w:p>
    <w:p w:rsidR="00E0205D" w:rsidRPr="00EF2DA5" w:rsidRDefault="00E0205D" w:rsidP="00104A52">
      <w:pPr>
        <w:suppressAutoHyphens/>
        <w:spacing w:after="0" w:line="240" w:lineRule="auto"/>
        <w:ind w:firstLine="720"/>
        <w:rPr>
          <w:rFonts w:ascii="TH SarabunIT๙" w:eastAsia="Cordia New" w:hAnsi="TH SarabunIT๙" w:cs="TH SarabunIT๙"/>
          <w:sz w:val="32"/>
          <w:szCs w:val="32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3. การ</w:t>
      </w:r>
      <w:r w:rsidR="00976821">
        <w:rPr>
          <w:rFonts w:ascii="TH SarabunIT๙" w:eastAsia="Cordia New" w:hAnsi="TH SarabunIT๙" w:cs="TH SarabunIT๙" w:hint="cs"/>
          <w:sz w:val="32"/>
          <w:szCs w:val="32"/>
          <w:cs/>
        </w:rPr>
        <w:t>สร้างการเติบโตบนคุณภาพชีวิตที่เป็นมิตรกับสิ่งแวดล้อม</w:t>
      </w:r>
    </w:p>
    <w:p w:rsidR="00E0205D" w:rsidRPr="00EF2DA5" w:rsidRDefault="00E0205D" w:rsidP="00104A52">
      <w:pPr>
        <w:suppressAutoHyphens/>
        <w:spacing w:after="0" w:line="240" w:lineRule="auto"/>
        <w:ind w:firstLine="720"/>
        <w:rPr>
          <w:rFonts w:ascii="TH SarabunIT๙" w:eastAsia="Cordia New" w:hAnsi="TH SarabunIT๙" w:cs="TH SarabunIT๙"/>
          <w:sz w:val="32"/>
          <w:szCs w:val="32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4. การเพิ่มประสิทธิภาพในการแข่งขัน</w:t>
      </w:r>
    </w:p>
    <w:p w:rsidR="00AB1F49" w:rsidRPr="00EF2DA5" w:rsidRDefault="00AB1F49" w:rsidP="00EB39CE">
      <w:pPr>
        <w:suppressAutoHyphens/>
        <w:spacing w:before="200" w:after="0" w:line="240" w:lineRule="auto"/>
        <w:ind w:firstLine="720"/>
        <w:rPr>
          <w:rFonts w:ascii="TH SarabunIT๙" w:eastAsia="Cordia New" w:hAnsi="TH SarabunIT๙" w:cs="TH SarabunIT๙"/>
          <w:sz w:val="32"/>
          <w:szCs w:val="32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 xml:space="preserve">ยุทธศาสตร์ </w:t>
      </w:r>
      <w:r w:rsidRPr="00EF2DA5">
        <w:rPr>
          <w:rFonts w:ascii="TH SarabunIT๙" w:eastAsia="Cordia New" w:hAnsi="TH SarabunIT๙" w:cs="TH SarabunIT๙"/>
          <w:sz w:val="32"/>
          <w:szCs w:val="32"/>
        </w:rPr>
        <w:t>:</w:t>
      </w: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 xml:space="preserve"> ประกอบด้วย 4 </w:t>
      </w:r>
      <w:proofErr w:type="gramStart"/>
      <w:r w:rsidRPr="00EF2DA5">
        <w:rPr>
          <w:rFonts w:ascii="TH SarabunIT๙" w:eastAsia="Cordia New" w:hAnsi="TH SarabunIT๙" w:cs="TH SarabunIT๙"/>
          <w:sz w:val="32"/>
          <w:szCs w:val="32"/>
          <w:cs/>
        </w:rPr>
        <w:t>ยุ</w:t>
      </w:r>
      <w:r w:rsidR="00685268">
        <w:rPr>
          <w:rFonts w:ascii="TH SarabunIT๙" w:eastAsia="Cordia New" w:hAnsi="TH SarabunIT๙" w:cs="TH SarabunIT๙"/>
          <w:sz w:val="32"/>
          <w:szCs w:val="32"/>
          <w:cs/>
        </w:rPr>
        <w:t xml:space="preserve">ทธศาสตร์ </w:t>
      </w:r>
      <w:r w:rsidR="00685268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17</w:t>
      </w:r>
      <w:proofErr w:type="gramEnd"/>
      <w:r w:rsidR="00685268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685268">
        <w:rPr>
          <w:rFonts w:ascii="TH SarabunIT๙" w:eastAsia="Cordia New" w:hAnsi="TH SarabunIT๙" w:cs="TH SarabunIT๙"/>
          <w:sz w:val="32"/>
          <w:szCs w:val="32"/>
          <w:cs/>
        </w:rPr>
        <w:t xml:space="preserve"> ประเด็นหลัก  </w:t>
      </w:r>
      <w:r w:rsidR="00685268">
        <w:rPr>
          <w:rFonts w:ascii="TH SarabunIT๙" w:eastAsia="Cordia New" w:hAnsi="TH SarabunIT๙" w:cs="TH SarabunIT๙" w:hint="cs"/>
          <w:sz w:val="32"/>
          <w:szCs w:val="32"/>
          <w:cs/>
        </w:rPr>
        <w:t>55</w:t>
      </w: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 xml:space="preserve">  แนวทางการดำเนินการ คือ</w:t>
      </w:r>
    </w:p>
    <w:p w:rsidR="00AB1F49" w:rsidRPr="00EF2DA5" w:rsidRDefault="00AB1F49" w:rsidP="00EB39CE">
      <w:pPr>
        <w:suppressAutoHyphens/>
        <w:spacing w:before="120" w:after="0" w:line="240" w:lineRule="auto"/>
        <w:ind w:firstLine="720"/>
        <w:rPr>
          <w:rFonts w:ascii="TH SarabunIT๙" w:eastAsia="Cordia New" w:hAnsi="TH SarabunIT๙" w:cs="TH SarabunIT๙"/>
          <w:sz w:val="32"/>
          <w:szCs w:val="32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ยุทธศาสตร์ที่ 1 </w:t>
      </w:r>
      <w:r w:rsidR="003F75E1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EF2DA5">
        <w:rPr>
          <w:rFonts w:ascii="TH SarabunIT๙" w:eastAsia="Cordia New" w:hAnsi="TH SarabunIT๙" w:cs="TH SarabunIT๙"/>
          <w:sz w:val="32"/>
          <w:szCs w:val="32"/>
        </w:rPr>
        <w:t xml:space="preserve">: </w:t>
      </w:r>
      <w:r w:rsidR="00D174B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proofErr w:type="gramStart"/>
      <w:r w:rsidR="00CB0660" w:rsidRPr="00EF2DA5">
        <w:rPr>
          <w:rFonts w:ascii="TH SarabunIT๙" w:eastAsia="Cordia New" w:hAnsi="TH SarabunIT๙" w:cs="TH SarabunIT๙"/>
          <w:sz w:val="32"/>
          <w:szCs w:val="32"/>
          <w:cs/>
        </w:rPr>
        <w:t>การ</w:t>
      </w:r>
      <w:r w:rsidR="00CB066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สร้างความสามารถในการแข่งขัน  </w:t>
      </w:r>
      <w:r w:rsidR="00A005CB">
        <w:rPr>
          <w:rFonts w:ascii="TH SarabunIT๙" w:eastAsia="Cordia New" w:hAnsi="TH SarabunIT๙" w:cs="TH SarabunIT๙" w:hint="cs"/>
          <w:sz w:val="32"/>
          <w:szCs w:val="32"/>
          <w:cs/>
        </w:rPr>
        <w:t>เป้าหมาย</w:t>
      </w:r>
      <w:proofErr w:type="gramEnd"/>
      <w:r w:rsidR="00A005C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A005CB">
        <w:rPr>
          <w:rFonts w:ascii="TH SarabunIT๙" w:eastAsia="Cordia New" w:hAnsi="TH SarabunIT๙" w:cs="TH SarabunIT๙"/>
          <w:sz w:val="32"/>
          <w:szCs w:val="32"/>
        </w:rPr>
        <w:t xml:space="preserve">: </w:t>
      </w:r>
      <w:r w:rsidR="00A005C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เศรษฐกิจขยายตัว  รายได้ต่อหัวเพิ่มขึ้น  </w:t>
      </w:r>
      <w:r w:rsidR="00CB0660">
        <w:rPr>
          <w:rFonts w:ascii="TH SarabunIT๙" w:eastAsia="Cordia New" w:hAnsi="TH SarabunIT๙" w:cs="TH SarabunIT๙"/>
          <w:sz w:val="32"/>
          <w:szCs w:val="32"/>
          <w:cs/>
        </w:rPr>
        <w:t xml:space="preserve">ประกอบด้วย </w:t>
      </w:r>
      <w:r w:rsidR="00D174B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CB0660">
        <w:rPr>
          <w:rFonts w:ascii="TH SarabunIT๙" w:eastAsia="Cordia New" w:hAnsi="TH SarabunIT๙" w:cs="TH SarabunIT๙" w:hint="cs"/>
          <w:sz w:val="32"/>
          <w:szCs w:val="32"/>
          <w:cs/>
        </w:rPr>
        <w:t>4</w:t>
      </w:r>
      <w:r w:rsidR="00CB0660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D174B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CB0660">
        <w:rPr>
          <w:rFonts w:ascii="TH SarabunIT๙" w:eastAsia="Cordia New" w:hAnsi="TH SarabunIT๙" w:cs="TH SarabunIT๙"/>
          <w:sz w:val="32"/>
          <w:szCs w:val="32"/>
          <w:cs/>
        </w:rPr>
        <w:t xml:space="preserve">ประเด็นหลัก </w:t>
      </w:r>
      <w:r w:rsidR="00D174B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CB0660">
        <w:rPr>
          <w:rFonts w:ascii="TH SarabunIT๙" w:eastAsia="Cordia New" w:hAnsi="TH SarabunIT๙" w:cs="TH SarabunIT๙" w:hint="cs"/>
          <w:sz w:val="32"/>
          <w:szCs w:val="32"/>
          <w:cs/>
        </w:rPr>
        <w:t>21</w:t>
      </w: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E04549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>แนวทางการดำเนินการ</w:t>
      </w:r>
    </w:p>
    <w:p w:rsidR="00DF22A3" w:rsidRPr="00EF2DA5" w:rsidRDefault="00AB1F49" w:rsidP="00EB39CE">
      <w:pPr>
        <w:suppressAutoHyphens/>
        <w:spacing w:before="120" w:after="0" w:line="240" w:lineRule="auto"/>
        <w:ind w:firstLine="720"/>
        <w:rPr>
          <w:rFonts w:ascii="TH SarabunIT๙" w:eastAsia="Cordia New" w:hAnsi="TH SarabunIT๙" w:cs="TH SarabunIT๙"/>
          <w:sz w:val="32"/>
          <w:szCs w:val="32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ab/>
        <w:t>ยุทธศาสตร์ที่</w:t>
      </w:r>
      <w:r w:rsidRPr="00EF2DA5">
        <w:rPr>
          <w:rFonts w:ascii="TH SarabunIT๙" w:eastAsia="Cordia New" w:hAnsi="TH SarabunIT๙" w:cs="TH SarabunIT๙"/>
          <w:sz w:val="32"/>
          <w:szCs w:val="32"/>
        </w:rPr>
        <w:t xml:space="preserve">  2 :</w:t>
      </w: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366F17" w:rsidRPr="00EF2DA5">
        <w:rPr>
          <w:rFonts w:ascii="TH SarabunIT๙" w:eastAsia="Cordia New" w:hAnsi="TH SarabunIT๙" w:cs="TH SarabunIT๙"/>
          <w:sz w:val="32"/>
          <w:szCs w:val="32"/>
          <w:cs/>
        </w:rPr>
        <w:t>การสร้าง</w:t>
      </w:r>
      <w:r w:rsidR="00366F17">
        <w:rPr>
          <w:rFonts w:ascii="TH SarabunIT๙" w:eastAsia="Cordia New" w:hAnsi="TH SarabunIT๙" w:cs="TH SarabunIT๙" w:hint="cs"/>
          <w:sz w:val="32"/>
          <w:szCs w:val="32"/>
          <w:cs/>
        </w:rPr>
        <w:t>โอกาสความเสมอภาคและเท่าเทียมกันทางสังคม</w:t>
      </w:r>
      <w:r w:rsidRPr="00EF2DA5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D174B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843BCD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เป้าหมาย </w:t>
      </w:r>
      <w:r w:rsidR="00843BCD">
        <w:rPr>
          <w:rFonts w:ascii="TH SarabunIT๙" w:eastAsia="Cordia New" w:hAnsi="TH SarabunIT๙" w:cs="TH SarabunIT๙"/>
          <w:sz w:val="32"/>
          <w:szCs w:val="32"/>
        </w:rPr>
        <w:t xml:space="preserve">: </w:t>
      </w:r>
      <w:r w:rsidR="00843BCD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ความยากจนลดลง  มีการกระจายรายได้มากขึ้น  เพื่อลดช่องว่างระหว่างคนรวยและคนจน  </w:t>
      </w: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>ประกอบด้วย</w:t>
      </w:r>
      <w:r w:rsidR="00D174B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4</w:t>
      </w: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E04549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D174B2">
        <w:rPr>
          <w:rFonts w:ascii="TH SarabunIT๙" w:eastAsia="Cordia New" w:hAnsi="TH SarabunIT๙" w:cs="TH SarabunIT๙"/>
          <w:sz w:val="32"/>
          <w:szCs w:val="32"/>
          <w:cs/>
        </w:rPr>
        <w:t xml:space="preserve">ประเด็นหลัก  </w:t>
      </w:r>
      <w:r w:rsidR="00D174B2">
        <w:rPr>
          <w:rFonts w:ascii="TH SarabunIT๙" w:eastAsia="Cordia New" w:hAnsi="TH SarabunIT๙" w:cs="TH SarabunIT๙" w:hint="cs"/>
          <w:sz w:val="32"/>
          <w:szCs w:val="32"/>
          <w:cs/>
        </w:rPr>
        <w:t>13</w:t>
      </w:r>
      <w:r w:rsidR="00DF22A3" w:rsidRPr="00EF2DA5">
        <w:rPr>
          <w:rFonts w:ascii="TH SarabunIT๙" w:eastAsia="Cordia New" w:hAnsi="TH SarabunIT๙" w:cs="TH SarabunIT๙"/>
          <w:sz w:val="32"/>
          <w:szCs w:val="32"/>
          <w:cs/>
        </w:rPr>
        <w:t xml:space="preserve">  แนวทางการดำเนินการ</w:t>
      </w:r>
    </w:p>
    <w:p w:rsidR="00DF22A3" w:rsidRPr="00EF2DA5" w:rsidRDefault="00DF22A3" w:rsidP="00EB39CE">
      <w:pPr>
        <w:suppressAutoHyphens/>
        <w:spacing w:before="120" w:after="0" w:line="240" w:lineRule="auto"/>
        <w:ind w:firstLine="720"/>
        <w:rPr>
          <w:rFonts w:ascii="TH SarabunIT๙" w:eastAsia="Cordia New" w:hAnsi="TH SarabunIT๙" w:cs="TH SarabunIT๙"/>
          <w:sz w:val="32"/>
          <w:szCs w:val="32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ab/>
        <w:t>ยุทธศาสตร์ที่</w:t>
      </w:r>
      <w:r w:rsidRPr="00EF2DA5">
        <w:rPr>
          <w:rFonts w:ascii="TH SarabunIT๙" w:eastAsia="Cordia New" w:hAnsi="TH SarabunIT๙" w:cs="TH SarabunIT๙"/>
          <w:sz w:val="32"/>
          <w:szCs w:val="32"/>
        </w:rPr>
        <w:t xml:space="preserve">  </w:t>
      </w:r>
      <w:proofErr w:type="gramStart"/>
      <w:r w:rsidRPr="00EF2DA5">
        <w:rPr>
          <w:rFonts w:ascii="TH SarabunIT๙" w:eastAsia="Cordia New" w:hAnsi="TH SarabunIT๙" w:cs="TH SarabunIT๙"/>
          <w:sz w:val="32"/>
          <w:szCs w:val="32"/>
        </w:rPr>
        <w:t>3 :</w:t>
      </w:r>
      <w:proofErr w:type="gramEnd"/>
      <w:r w:rsidRPr="00EF2DA5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976821" w:rsidRPr="00EF2DA5">
        <w:rPr>
          <w:rFonts w:ascii="TH SarabunIT๙" w:eastAsia="Cordia New" w:hAnsi="TH SarabunIT๙" w:cs="TH SarabunIT๙"/>
          <w:sz w:val="32"/>
          <w:szCs w:val="32"/>
          <w:cs/>
        </w:rPr>
        <w:t>การ</w:t>
      </w:r>
      <w:r w:rsidR="00976821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สร้างการเติบโตบนคุณภาพชีวิตที่เป็นมิตรกับสิ่งแวดล้อม  </w:t>
      </w:r>
      <w:r w:rsidR="00972F0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เป้าหมาย </w:t>
      </w:r>
      <w:r w:rsidR="00972F06">
        <w:rPr>
          <w:rFonts w:ascii="TH SarabunIT๙" w:eastAsia="Cordia New" w:hAnsi="TH SarabunIT๙" w:cs="TH SarabunIT๙"/>
          <w:sz w:val="32"/>
          <w:szCs w:val="32"/>
        </w:rPr>
        <w:t>:</w:t>
      </w:r>
      <w:r w:rsidR="00972F0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ลดการปล่อยก๊าซเรือนกระจกลง  </w:t>
      </w:r>
      <w:r w:rsidR="00976821">
        <w:rPr>
          <w:rFonts w:ascii="TH SarabunIT๙" w:eastAsia="Cordia New" w:hAnsi="TH SarabunIT๙" w:cs="TH SarabunIT๙"/>
          <w:sz w:val="32"/>
          <w:szCs w:val="32"/>
          <w:cs/>
        </w:rPr>
        <w:t xml:space="preserve">ประกอบด้วย </w:t>
      </w:r>
      <w:r w:rsidR="00976821">
        <w:rPr>
          <w:rFonts w:ascii="TH SarabunIT๙" w:eastAsia="Cordia New" w:hAnsi="TH SarabunIT๙" w:cs="TH SarabunIT๙" w:hint="cs"/>
          <w:sz w:val="32"/>
          <w:szCs w:val="32"/>
          <w:cs/>
        </w:rPr>
        <w:t>4</w:t>
      </w:r>
      <w:r w:rsidR="00976821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E04549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976821">
        <w:rPr>
          <w:rFonts w:ascii="TH SarabunIT๙" w:eastAsia="Cordia New" w:hAnsi="TH SarabunIT๙" w:cs="TH SarabunIT๙"/>
          <w:sz w:val="32"/>
          <w:szCs w:val="32"/>
          <w:cs/>
        </w:rPr>
        <w:t>ประเด็นหลัก</w:t>
      </w:r>
      <w:r w:rsidR="00976821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9</w:t>
      </w: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 xml:space="preserve">  แนวทางการดำเนินการ</w:t>
      </w:r>
    </w:p>
    <w:p w:rsidR="00AB1F49" w:rsidRPr="00EF2DA5" w:rsidRDefault="00DF22A3" w:rsidP="00EB39CE">
      <w:pPr>
        <w:suppressAutoHyphens/>
        <w:spacing w:before="120" w:after="0" w:line="240" w:lineRule="auto"/>
        <w:ind w:firstLine="720"/>
        <w:rPr>
          <w:rFonts w:ascii="TH SarabunIT๙" w:eastAsia="Cordia New" w:hAnsi="TH SarabunIT๙" w:cs="TH SarabunIT๙"/>
          <w:sz w:val="32"/>
          <w:szCs w:val="32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ยุทธศาสตร์ที่ 4  </w:t>
      </w:r>
      <w:r w:rsidRPr="00EF2DA5">
        <w:rPr>
          <w:rFonts w:ascii="TH SarabunIT๙" w:eastAsia="Cordia New" w:hAnsi="TH SarabunIT๙" w:cs="TH SarabunIT๙"/>
          <w:sz w:val="32"/>
          <w:szCs w:val="32"/>
        </w:rPr>
        <w:t xml:space="preserve">: </w:t>
      </w:r>
      <w:r w:rsidR="00E04549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>การ</w:t>
      </w:r>
      <w:r w:rsidR="008D32B1">
        <w:rPr>
          <w:rFonts w:ascii="TH SarabunIT๙" w:eastAsia="Cordia New" w:hAnsi="TH SarabunIT๙" w:cs="TH SarabunIT๙" w:hint="cs"/>
          <w:sz w:val="32"/>
          <w:szCs w:val="32"/>
          <w:cs/>
        </w:rPr>
        <w:t>ปรับ</w:t>
      </w: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>สมดุลและ</w:t>
      </w:r>
      <w:r w:rsidR="008D32B1">
        <w:rPr>
          <w:rFonts w:ascii="TH SarabunIT๙" w:eastAsia="Cordia New" w:hAnsi="TH SarabunIT๙" w:cs="TH SarabunIT๙" w:hint="cs"/>
          <w:sz w:val="32"/>
          <w:szCs w:val="32"/>
          <w:cs/>
        </w:rPr>
        <w:t>พัฒนา</w:t>
      </w: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 xml:space="preserve">ระบบบริหารจัดการภาครัฐ </w:t>
      </w:r>
      <w:r w:rsidR="00E04549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</w:t>
      </w:r>
      <w:proofErr w:type="gramStart"/>
      <w:r w:rsidR="00F82B5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เป้าหมาย </w:t>
      </w:r>
      <w:r w:rsidR="00F82B50">
        <w:rPr>
          <w:rFonts w:ascii="TH SarabunIT๙" w:eastAsia="Cordia New" w:hAnsi="TH SarabunIT๙" w:cs="TH SarabunIT๙"/>
          <w:sz w:val="32"/>
          <w:szCs w:val="32"/>
        </w:rPr>
        <w:t>:</w:t>
      </w:r>
      <w:proofErr w:type="gramEnd"/>
      <w:r w:rsidR="00F82B50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F82B5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กลไกภาครัฐมีประสิทธิภาพโปร่งใส  </w:t>
      </w:r>
      <w:r w:rsidR="008D32B1">
        <w:rPr>
          <w:rFonts w:ascii="TH SarabunIT๙" w:eastAsia="Cordia New" w:hAnsi="TH SarabunIT๙" w:cs="TH SarabunIT๙"/>
          <w:sz w:val="32"/>
          <w:szCs w:val="32"/>
          <w:cs/>
        </w:rPr>
        <w:t xml:space="preserve">ประกอบด้วย </w:t>
      </w:r>
      <w:r w:rsidR="00F82B5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8D32B1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5 </w:t>
      </w:r>
      <w:r w:rsidR="008D32B1">
        <w:rPr>
          <w:rFonts w:ascii="TH SarabunIT๙" w:eastAsia="Cordia New" w:hAnsi="TH SarabunIT๙" w:cs="TH SarabunIT๙"/>
          <w:sz w:val="32"/>
          <w:szCs w:val="32"/>
          <w:cs/>
        </w:rPr>
        <w:t xml:space="preserve"> ประเด็นหลัก </w:t>
      </w:r>
      <w:r w:rsidR="008D32B1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12</w:t>
      </w: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 xml:space="preserve"> แนวทางการดำเนินการ </w:t>
      </w:r>
    </w:p>
    <w:p w:rsidR="00957AD8" w:rsidRPr="00EF2DA5" w:rsidRDefault="00957AD8" w:rsidP="00104A52">
      <w:pPr>
        <w:suppressAutoHyphens/>
        <w:spacing w:after="0" w:line="240" w:lineRule="auto"/>
        <w:ind w:firstLine="720"/>
        <w:rPr>
          <w:rFonts w:ascii="TH SarabunIT๙" w:eastAsia="Cordia New" w:hAnsi="TH SarabunIT๙" w:cs="TH SarabunIT๙"/>
          <w:sz w:val="32"/>
          <w:szCs w:val="32"/>
        </w:rPr>
      </w:pPr>
    </w:p>
    <w:p w:rsidR="00EB39CE" w:rsidRPr="00EF2DA5" w:rsidRDefault="00EB39CE" w:rsidP="00104A52">
      <w:pPr>
        <w:suppressAutoHyphens/>
        <w:spacing w:after="0" w:line="240" w:lineRule="auto"/>
        <w:ind w:firstLine="720"/>
        <w:rPr>
          <w:rFonts w:ascii="TH SarabunIT๙" w:eastAsia="Cordia New" w:hAnsi="TH SarabunIT๙" w:cs="TH SarabunIT๙"/>
          <w:sz w:val="32"/>
          <w:szCs w:val="32"/>
        </w:rPr>
      </w:pPr>
    </w:p>
    <w:p w:rsidR="00EB39CE" w:rsidRPr="00EF2DA5" w:rsidRDefault="00EB39CE" w:rsidP="00104A52">
      <w:pPr>
        <w:suppressAutoHyphens/>
        <w:spacing w:after="0" w:line="240" w:lineRule="auto"/>
        <w:ind w:firstLine="720"/>
        <w:rPr>
          <w:rFonts w:ascii="TH SarabunIT๙" w:eastAsia="Cordia New" w:hAnsi="TH SarabunIT๙" w:cs="TH SarabunIT๙"/>
          <w:sz w:val="32"/>
          <w:szCs w:val="32"/>
        </w:rPr>
      </w:pPr>
    </w:p>
    <w:p w:rsidR="00EB39CE" w:rsidRPr="00EF2DA5" w:rsidRDefault="00EB39CE" w:rsidP="00104A52">
      <w:pPr>
        <w:suppressAutoHyphens/>
        <w:spacing w:after="0" w:line="240" w:lineRule="auto"/>
        <w:ind w:firstLine="720"/>
        <w:rPr>
          <w:rFonts w:ascii="TH SarabunIT๙" w:eastAsia="Cordia New" w:hAnsi="TH SarabunIT๙" w:cs="TH SarabunIT๙"/>
          <w:sz w:val="32"/>
          <w:szCs w:val="32"/>
        </w:rPr>
      </w:pPr>
    </w:p>
    <w:p w:rsidR="00287ACB" w:rsidRPr="00EF2DA5" w:rsidRDefault="00287ACB" w:rsidP="00D145E6">
      <w:pPr>
        <w:spacing w:after="0"/>
        <w:rPr>
          <w:rFonts w:ascii="TH SarabunIT๙" w:eastAsia="Cordia New" w:hAnsi="TH SarabunIT๙" w:cs="TH SarabunIT๙"/>
          <w:sz w:val="32"/>
          <w:szCs w:val="32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lastRenderedPageBreak/>
        <w:t xml:space="preserve">ยุทธศาสตร์ที่  1  </w:t>
      </w:r>
      <w:r w:rsidRPr="00EF2DA5">
        <w:rPr>
          <w:rFonts w:ascii="TH SarabunIT๙" w:eastAsia="Cordia New" w:hAnsi="TH SarabunIT๙" w:cs="TH SarabunIT๙"/>
          <w:sz w:val="32"/>
          <w:szCs w:val="32"/>
        </w:rPr>
        <w:t>:</w:t>
      </w: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  <w:r w:rsidR="00D145E6">
        <w:rPr>
          <w:rFonts w:ascii="TH SarabunIT๙" w:eastAsia="Cordia New" w:hAnsi="TH SarabunIT๙" w:cs="TH SarabunIT๙" w:hint="cs"/>
          <w:sz w:val="32"/>
          <w:szCs w:val="32"/>
          <w:cs/>
        </w:rPr>
        <w:t>การสร้างความสามารถในกรแข่งขัน</w:t>
      </w:r>
    </w:p>
    <w:p w:rsidR="007E3AC7" w:rsidRPr="00EF2DA5" w:rsidRDefault="00D145E6" w:rsidP="00287ACB">
      <w:pPr>
        <w:spacing w:after="0"/>
        <w:ind w:left="720" w:firstLine="720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ประกอบด้วย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4 </w:t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 ประเด็นหลัก 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21</w:t>
      </w:r>
      <w:r w:rsidR="00287ACB" w:rsidRPr="00EF2DA5">
        <w:rPr>
          <w:rFonts w:ascii="TH SarabunIT๙" w:eastAsia="Cordia New" w:hAnsi="TH SarabunIT๙" w:cs="TH SarabunIT๙"/>
          <w:sz w:val="32"/>
          <w:szCs w:val="32"/>
          <w:cs/>
        </w:rPr>
        <w:t xml:space="preserve">  แนวทางการดำเนินการ </w:t>
      </w:r>
    </w:p>
    <w:tbl>
      <w:tblPr>
        <w:tblStyle w:val="a6"/>
        <w:tblW w:w="9214" w:type="dxa"/>
        <w:tblInd w:w="675" w:type="dxa"/>
        <w:tblLook w:val="04A0"/>
      </w:tblPr>
      <w:tblGrid>
        <w:gridCol w:w="3686"/>
        <w:gridCol w:w="5528"/>
      </w:tblGrid>
      <w:tr w:rsidR="00287ACB" w:rsidRPr="00EF2DA5" w:rsidTr="00027A7E">
        <w:tc>
          <w:tcPr>
            <w:tcW w:w="3686" w:type="dxa"/>
          </w:tcPr>
          <w:p w:rsidR="00287ACB" w:rsidRPr="00EF2DA5" w:rsidRDefault="00287ACB" w:rsidP="00287AC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 w:rsidRPr="00EF2DA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ประเด็นหลัก</w:t>
            </w:r>
          </w:p>
        </w:tc>
        <w:tc>
          <w:tcPr>
            <w:tcW w:w="5528" w:type="dxa"/>
          </w:tcPr>
          <w:p w:rsidR="00287ACB" w:rsidRPr="00EF2DA5" w:rsidRDefault="00287ACB" w:rsidP="00287AC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 w:rsidRPr="00EF2DA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แนวทางการดำเนินการ</w:t>
            </w:r>
          </w:p>
        </w:tc>
      </w:tr>
      <w:tr w:rsidR="00287ACB" w:rsidRPr="00EF2DA5" w:rsidTr="00027A7E">
        <w:tc>
          <w:tcPr>
            <w:tcW w:w="3686" w:type="dxa"/>
          </w:tcPr>
          <w:p w:rsidR="00027A7E" w:rsidRDefault="00287ACB" w:rsidP="00027A7E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F2DA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 xml:space="preserve">1. </w:t>
            </w:r>
            <w:r w:rsidR="00027A7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>พัฒนาอุตสาหกรรมอนาคต</w:t>
            </w:r>
            <w:r w:rsidR="00027A7E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287ACB" w:rsidRPr="00027A7E" w:rsidRDefault="00027A7E" w:rsidP="00027A7E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รักษาฐานอุตสาหกรรมและบริการเดิม</w:t>
            </w:r>
          </w:p>
        </w:tc>
        <w:tc>
          <w:tcPr>
            <w:tcW w:w="5528" w:type="dxa"/>
          </w:tcPr>
          <w:p w:rsidR="00027A7E" w:rsidRDefault="00287ACB" w:rsidP="00287AC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F2DA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 xml:space="preserve">1.1 </w:t>
            </w:r>
            <w:r w:rsidR="00027A7E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ศูนย์กลางการผลิตอาหารคุณภาพ (ครัวไทยสู่ครัวโลก) และ</w:t>
            </w:r>
          </w:p>
          <w:p w:rsidR="00287ACB" w:rsidRPr="00EF2DA5" w:rsidRDefault="00027A7E" w:rsidP="00287AC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ความมั่นคงทางพลังงาน</w:t>
            </w:r>
          </w:p>
          <w:p w:rsidR="00027A7E" w:rsidRDefault="002F7FBA" w:rsidP="00027A7E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F2DA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1.2 </w:t>
            </w:r>
            <w:r w:rsidR="00027A7E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ศูนย์การผลิตรถยนต์และชิ้นส่วน และมีศูนย์ทดสอบและ</w:t>
            </w:r>
          </w:p>
          <w:p w:rsidR="002F7FBA" w:rsidRDefault="00027A7E" w:rsidP="00027A7E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วิจัยพัฒนารถยนต์และชิ้นส่วนในเอเชีย</w:t>
            </w:r>
          </w:p>
          <w:p w:rsidR="00C9514A" w:rsidRDefault="00C9514A" w:rsidP="00027A7E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1.3 ศูนย์กลางการให้บริการสุขภาพของภูมิภาคอาเซียน</w:t>
            </w:r>
          </w:p>
          <w:p w:rsidR="00422AE1" w:rsidRDefault="00422AE1" w:rsidP="00027A7E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1.4 ศูนย์กลางการผลิตพลังงานสะอาดของภูมิภาคอาเซียน</w:t>
            </w:r>
          </w:p>
          <w:p w:rsidR="00422AE1" w:rsidRDefault="00422AE1" w:rsidP="00027A7E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1.5 ศูนย์กลางการผลิตวัสดุชีวภาพ (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Bio-material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) ของภูมิภาค  </w:t>
            </w:r>
          </w:p>
          <w:p w:rsidR="00422AE1" w:rsidRDefault="00422AE1" w:rsidP="00027A7E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อาเซียน</w:t>
            </w:r>
          </w:p>
          <w:p w:rsidR="00447A64" w:rsidRDefault="00447A64" w:rsidP="00027A7E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1.6 ศูนย์กลางอุตสาหกรรมอากาศยานของภูมิภาคอาเซียน</w:t>
            </w:r>
          </w:p>
          <w:p w:rsidR="00447A64" w:rsidRPr="00422AE1" w:rsidRDefault="00447A64" w:rsidP="00027A7E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1.7 ศูนย์กลางการท่องเที่ยวและบริการ</w:t>
            </w:r>
          </w:p>
        </w:tc>
      </w:tr>
      <w:tr w:rsidR="00287ACB" w:rsidRPr="00EF2DA5" w:rsidTr="00027A7E">
        <w:tc>
          <w:tcPr>
            <w:tcW w:w="3686" w:type="dxa"/>
          </w:tcPr>
          <w:p w:rsidR="001C6DAF" w:rsidRDefault="002F7FBA" w:rsidP="001C6DAF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F2DA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 xml:space="preserve">2. </w:t>
            </w:r>
            <w:r w:rsidR="001C6DA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 xml:space="preserve">เพิ่มขีดความสามารถ </w:t>
            </w:r>
            <w:r w:rsidR="001C6DAF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SMEs </w:t>
            </w:r>
            <w:r w:rsidR="001C6DA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และ </w:t>
            </w:r>
          </w:p>
          <w:p w:rsidR="00287ACB" w:rsidRPr="001C6DAF" w:rsidRDefault="001C6DAF" w:rsidP="001C6DAF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OTOP</w:t>
            </w:r>
          </w:p>
        </w:tc>
        <w:tc>
          <w:tcPr>
            <w:tcW w:w="5528" w:type="dxa"/>
          </w:tcPr>
          <w:p w:rsidR="00287ACB" w:rsidRPr="00EF2DA5" w:rsidRDefault="002F7FBA" w:rsidP="00287AC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F2DA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2.1</w:t>
            </w:r>
            <w:r w:rsidR="00823B02" w:rsidRPr="00EF2DA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 xml:space="preserve"> </w:t>
            </w:r>
            <w:r w:rsidR="001C6DA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พัฒนาศักยภาพและเพิ่มประสิทธิภาพผู้ประกอบการ</w:t>
            </w:r>
            <w:r w:rsidR="001C6DAF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SMEs </w:t>
            </w:r>
          </w:p>
          <w:p w:rsidR="001C6DAF" w:rsidRDefault="00823B02" w:rsidP="00287AC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F2DA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2.2</w:t>
            </w:r>
            <w:r w:rsidR="001C6DA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พัฒนาศักยภาพและส่งเสริมการตลาดสินค้าและบริการ</w:t>
            </w:r>
          </w:p>
          <w:p w:rsidR="001C6DAF" w:rsidRDefault="001C6DAF" w:rsidP="00287AC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จังหวัด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(One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Tambon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One Product : OTOP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)</w:t>
            </w:r>
          </w:p>
          <w:p w:rsidR="00823B02" w:rsidRPr="00EF2DA5" w:rsidRDefault="00823B02" w:rsidP="003A7B27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EF2DA5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2.3 </w:t>
            </w:r>
            <w:r w:rsidR="001C6DAF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R </w:t>
            </w:r>
            <w:r w:rsidR="001C6DAF" w:rsidRPr="00EF2DA5">
              <w:rPr>
                <w:rFonts w:ascii="TH SarabunIT๙" w:eastAsia="Cordia New" w:hAnsi="TH SarabunIT๙" w:cs="TH SarabunIT๙"/>
                <w:sz w:val="32"/>
                <w:szCs w:val="32"/>
              </w:rPr>
              <w:t>&amp;</w:t>
            </w:r>
            <w:r w:rsidR="001C6DAF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D</w:t>
            </w:r>
          </w:p>
        </w:tc>
      </w:tr>
      <w:tr w:rsidR="00287ACB" w:rsidRPr="00EF2DA5" w:rsidTr="00027A7E">
        <w:tc>
          <w:tcPr>
            <w:tcW w:w="3686" w:type="dxa"/>
          </w:tcPr>
          <w:p w:rsidR="00287ACB" w:rsidRPr="004654DF" w:rsidRDefault="00823B02" w:rsidP="004654D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EF2DA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 xml:space="preserve">3. </w:t>
            </w:r>
            <w:r w:rsidR="004654D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 xml:space="preserve">การจัดการใช้ที่ดินประเทศ </w:t>
            </w:r>
            <w:r w:rsidR="004654DF">
              <w:rPr>
                <w:rFonts w:ascii="TH SarabunIT๙" w:eastAsia="Cordia New" w:hAnsi="TH SarabunIT๙" w:cs="TH SarabunIT๙"/>
                <w:sz w:val="32"/>
                <w:szCs w:val="32"/>
              </w:rPr>
              <w:t>(Zoning</w:t>
            </w:r>
            <w:r w:rsidR="004654D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528" w:type="dxa"/>
          </w:tcPr>
          <w:p w:rsidR="004654DF" w:rsidRDefault="00823B02" w:rsidP="00287AC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 w:rsidRPr="00EF2DA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 xml:space="preserve">3.1 </w:t>
            </w:r>
            <w:r w:rsidR="004654D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 xml:space="preserve">กำหนดขอบเขตการใช้ที่ดินเพื่อเกษตร อุตสาหกรรม </w:t>
            </w:r>
          </w:p>
          <w:p w:rsidR="00287ACB" w:rsidRPr="00EF2DA5" w:rsidRDefault="004654DF" w:rsidP="00287AC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 xml:space="preserve">      ท่องเที่ยว เมือง และพื้นที่ป่าไม้ </w:t>
            </w:r>
          </w:p>
          <w:p w:rsidR="00060C4F" w:rsidRDefault="00823B02" w:rsidP="004654D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 w:rsidRPr="00EF2DA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3.2</w:t>
            </w:r>
            <w:r w:rsidR="004654D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 xml:space="preserve"> </w:t>
            </w:r>
            <w:r w:rsidR="00060C4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 xml:space="preserve">เพิ่มประสิทธิภาพและผลิตภาพการผลิต ภาคเกษตร </w:t>
            </w:r>
          </w:p>
          <w:p w:rsidR="004654DF" w:rsidRDefault="00060C4F" w:rsidP="004654D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 xml:space="preserve">      ภาคอุตสาหกรรม และภาคบริการ</w:t>
            </w:r>
            <w:r w:rsidR="00823B02" w:rsidRPr="00EF2DA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 xml:space="preserve"> </w:t>
            </w:r>
          </w:p>
          <w:p w:rsidR="00823B02" w:rsidRPr="00EF2DA5" w:rsidRDefault="00823B02" w:rsidP="0053255F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EF2DA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 xml:space="preserve">3.3 </w:t>
            </w:r>
            <w:r w:rsidR="0053255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รักษาเสถียรภาพด้านราคา และอุปสงค์ </w:t>
            </w:r>
            <w:proofErr w:type="spellStart"/>
            <w:r w:rsidR="0053255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อุปทาน</w:t>
            </w:r>
            <w:proofErr w:type="spellEnd"/>
            <w:r w:rsidR="0053255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ในอนาคต</w:t>
            </w:r>
          </w:p>
        </w:tc>
      </w:tr>
      <w:tr w:rsidR="00287ACB" w:rsidRPr="00EF2DA5" w:rsidTr="00027A7E">
        <w:tc>
          <w:tcPr>
            <w:tcW w:w="3686" w:type="dxa"/>
          </w:tcPr>
          <w:p w:rsidR="00287ACB" w:rsidRPr="00B2064E" w:rsidRDefault="00823B02" w:rsidP="00B2064E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EF2DA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 xml:space="preserve">4. </w:t>
            </w:r>
            <w:r w:rsidR="00B2064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>พัฒนาระบบ</w:t>
            </w:r>
            <w:proofErr w:type="spellStart"/>
            <w:r w:rsidR="00B2064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>โล</w:t>
            </w:r>
            <w:proofErr w:type="spellEnd"/>
            <w:r w:rsidR="00B2064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>จิ</w:t>
            </w:r>
            <w:proofErr w:type="spellStart"/>
            <w:r w:rsidR="00B2064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>สติกส์</w:t>
            </w:r>
            <w:proofErr w:type="spellEnd"/>
            <w:r w:rsidR="00B2064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 xml:space="preserve">โครงสร้างพื้นฐาน พลังงาน และ </w:t>
            </w:r>
            <w:r w:rsidR="00B2064E">
              <w:rPr>
                <w:rFonts w:ascii="TH SarabunIT๙" w:eastAsia="Cordia New" w:hAnsi="TH SarabunIT๙" w:cs="TH SarabunIT๙"/>
                <w:sz w:val="32"/>
                <w:szCs w:val="32"/>
              </w:rPr>
              <w:t>ICT</w:t>
            </w:r>
          </w:p>
        </w:tc>
        <w:tc>
          <w:tcPr>
            <w:tcW w:w="5528" w:type="dxa"/>
          </w:tcPr>
          <w:p w:rsidR="00B2064E" w:rsidRDefault="00823B02" w:rsidP="00287ACB">
            <w:pPr>
              <w:rPr>
                <w:rFonts w:ascii="TH SarabunIT๙" w:eastAsia="Cordia New" w:hAnsi="TH SarabunIT๙" w:cs="TH SarabunIT๙"/>
                <w:sz w:val="30"/>
                <w:szCs w:val="30"/>
                <w:cs/>
                <w:lang w:val="th-TH"/>
              </w:rPr>
            </w:pPr>
            <w:r w:rsidRPr="00EF2DA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 xml:space="preserve">4.1 </w:t>
            </w:r>
            <w:r w:rsidR="00B2064E">
              <w:rPr>
                <w:rFonts w:ascii="TH SarabunIT๙" w:eastAsia="Cordia New" w:hAnsi="TH SarabunIT๙" w:cs="TH SarabunIT๙" w:hint="cs"/>
                <w:sz w:val="30"/>
                <w:szCs w:val="30"/>
                <w:cs/>
                <w:lang w:val="th-TH"/>
              </w:rPr>
              <w:t>สร้างรถไฟความเร็วสูง 4 เส้นทางจากกรุงเทพฯ สู่เมืองหลักใน</w:t>
            </w:r>
          </w:p>
          <w:p w:rsidR="00287ACB" w:rsidRPr="00EF2DA5" w:rsidRDefault="00B2064E" w:rsidP="00287ACB">
            <w:pPr>
              <w:rPr>
                <w:rFonts w:ascii="TH SarabunIT๙" w:eastAsia="Cordia New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  <w:lang w:val="th-TH"/>
              </w:rPr>
              <w:t xml:space="preserve">      ภูมิภาค</w:t>
            </w:r>
          </w:p>
          <w:p w:rsidR="00823B02" w:rsidRPr="00EF2DA5" w:rsidRDefault="00823B02" w:rsidP="00287ACB">
            <w:pPr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EF2DA5">
              <w:rPr>
                <w:rFonts w:ascii="TH SarabunIT๙" w:eastAsia="Cordia New" w:hAnsi="TH SarabunIT๙" w:cs="TH SarabunIT๙"/>
                <w:sz w:val="30"/>
                <w:szCs w:val="30"/>
                <w:cs/>
                <w:lang w:val="th-TH"/>
              </w:rPr>
              <w:t xml:space="preserve">4.2 </w:t>
            </w:r>
            <w:r w:rsidR="005B3655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สร้างรถไฟทางคู่เพื่อขนส่งสินค้าทั่วประเทศ</w:t>
            </w:r>
          </w:p>
          <w:p w:rsidR="00823B02" w:rsidRDefault="00823B02" w:rsidP="005B3655">
            <w:pPr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EF2DA5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 xml:space="preserve">4.3 </w:t>
            </w:r>
            <w:r w:rsidR="005B3655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สร้างท่าอากาศยานสุวรรณภูมิ ระยะที่ 2</w:t>
            </w:r>
          </w:p>
          <w:p w:rsidR="00FC35E5" w:rsidRDefault="00FC35E5" w:rsidP="005B3655">
            <w:pPr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4.4 สร้างสถานีขนส่งสินค้าเพื่อเพิ่มประสิทธิภาพการขนส่งทางถนน</w:t>
            </w:r>
          </w:p>
          <w:p w:rsidR="00FC35E5" w:rsidRDefault="00FC35E5" w:rsidP="005B3655">
            <w:pPr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      ด้วยรถบรรทุก</w:t>
            </w:r>
          </w:p>
          <w:p w:rsidR="00FC35E5" w:rsidRDefault="00FC35E5" w:rsidP="005B3655">
            <w:pPr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4.5 จัดหาแหล่งพลังงานให้เพียงพอกับความต้องการ</w:t>
            </w:r>
          </w:p>
          <w:p w:rsidR="00211342" w:rsidRDefault="00211342" w:rsidP="005B3655">
            <w:pPr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4.6 พัฒนาโครงข่ายเทคโนโลยีสารสนเทศและการสื่อสาร</w:t>
            </w:r>
          </w:p>
          <w:p w:rsidR="00211342" w:rsidRDefault="00211342" w:rsidP="005B3655">
            <w:pPr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4.7 เพิ่มประสิทธิภาพ </w:t>
            </w:r>
            <w:r>
              <w:rPr>
                <w:rFonts w:ascii="TH SarabunIT๙" w:eastAsia="Cordia New" w:hAnsi="TH SarabunIT๙" w:cs="TH SarabunIT๙"/>
                <w:sz w:val="30"/>
                <w:szCs w:val="30"/>
              </w:rPr>
              <w:t xml:space="preserve">Airport Rail Link </w:t>
            </w: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และขยายเส้นทาง</w:t>
            </w:r>
          </w:p>
          <w:p w:rsidR="00211342" w:rsidRDefault="00211342" w:rsidP="005B3655">
            <w:pPr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      เชื่อมโยงท่าอากาศยานสุวรรณภูมิและดอนเมือง</w:t>
            </w:r>
          </w:p>
          <w:p w:rsidR="00431D4E" w:rsidRPr="00211342" w:rsidRDefault="00431D4E" w:rsidP="005B3655">
            <w:pPr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4.8 สร้างรถไฟฟ้า 10 สายทางในเขต กทม. และปริมณฑล</w:t>
            </w:r>
          </w:p>
        </w:tc>
      </w:tr>
    </w:tbl>
    <w:p w:rsidR="00CD5999" w:rsidRPr="00EF2DA5" w:rsidRDefault="00CD5999" w:rsidP="00812FBD">
      <w:pPr>
        <w:spacing w:before="120" w:after="0"/>
        <w:rPr>
          <w:rFonts w:ascii="TH SarabunIT๙" w:eastAsia="Cordia New" w:hAnsi="TH SarabunIT๙" w:cs="TH SarabunIT๙"/>
          <w:sz w:val="32"/>
          <w:szCs w:val="32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 xml:space="preserve">ยุทธศาสตร์ที่  2  </w:t>
      </w:r>
      <w:r w:rsidRPr="00EF2DA5">
        <w:rPr>
          <w:rFonts w:ascii="TH SarabunIT๙" w:eastAsia="Cordia New" w:hAnsi="TH SarabunIT๙" w:cs="TH SarabunIT๙"/>
          <w:sz w:val="32"/>
          <w:szCs w:val="32"/>
        </w:rPr>
        <w:t>:</w:t>
      </w: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  <w:r w:rsidR="003416AB">
        <w:rPr>
          <w:rFonts w:ascii="TH SarabunIT๙" w:eastAsia="Cordia New" w:hAnsi="TH SarabunIT๙" w:cs="TH SarabunIT๙" w:hint="cs"/>
          <w:sz w:val="32"/>
          <w:szCs w:val="32"/>
          <w:cs/>
        </w:rPr>
        <w:t>การสร้างโอกาสความเสมอภาคและเท่าเทียมกันทางสังคม</w:t>
      </w:r>
    </w:p>
    <w:p w:rsidR="00CD5999" w:rsidRPr="00EF2DA5" w:rsidRDefault="00CD5999" w:rsidP="00812FBD">
      <w:pPr>
        <w:spacing w:after="120"/>
        <w:rPr>
          <w:rFonts w:ascii="TH SarabunIT๙" w:eastAsia="Cordia New" w:hAnsi="TH SarabunIT๙" w:cs="TH SarabunIT๙"/>
          <w:sz w:val="32"/>
          <w:szCs w:val="32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ab/>
        <w:t>ประก</w:t>
      </w:r>
      <w:r w:rsidR="003416AB">
        <w:rPr>
          <w:rFonts w:ascii="TH SarabunIT๙" w:eastAsia="Cordia New" w:hAnsi="TH SarabunIT๙" w:cs="TH SarabunIT๙"/>
          <w:sz w:val="32"/>
          <w:szCs w:val="32"/>
          <w:cs/>
        </w:rPr>
        <w:t xml:space="preserve">อบด้วย  </w:t>
      </w:r>
      <w:r w:rsidR="003416AB">
        <w:rPr>
          <w:rFonts w:ascii="TH SarabunIT๙" w:eastAsia="Cordia New" w:hAnsi="TH SarabunIT๙" w:cs="TH SarabunIT๙" w:hint="cs"/>
          <w:sz w:val="32"/>
          <w:szCs w:val="32"/>
          <w:cs/>
        </w:rPr>
        <w:t>4</w:t>
      </w:r>
      <w:r w:rsidR="003416AB">
        <w:rPr>
          <w:rFonts w:ascii="TH SarabunIT๙" w:eastAsia="Cordia New" w:hAnsi="TH SarabunIT๙" w:cs="TH SarabunIT๙"/>
          <w:sz w:val="32"/>
          <w:szCs w:val="32"/>
          <w:cs/>
        </w:rPr>
        <w:t xml:space="preserve"> ประเด็นหลัก </w:t>
      </w:r>
      <w:r w:rsidR="003416A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13</w:t>
      </w: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 xml:space="preserve">  แนวทางการดำเนินการ</w:t>
      </w:r>
    </w:p>
    <w:tbl>
      <w:tblPr>
        <w:tblStyle w:val="a6"/>
        <w:tblW w:w="9214" w:type="dxa"/>
        <w:tblInd w:w="675" w:type="dxa"/>
        <w:tblLook w:val="04A0"/>
      </w:tblPr>
      <w:tblGrid>
        <w:gridCol w:w="3402"/>
        <w:gridCol w:w="5812"/>
      </w:tblGrid>
      <w:tr w:rsidR="00CD5999" w:rsidRPr="00EF2DA5" w:rsidTr="002A586B">
        <w:tc>
          <w:tcPr>
            <w:tcW w:w="3402" w:type="dxa"/>
          </w:tcPr>
          <w:p w:rsidR="00CD5999" w:rsidRPr="00EF2DA5" w:rsidRDefault="00CD5999" w:rsidP="002A586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 w:rsidRPr="00EF2DA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ประเด็นหลัก</w:t>
            </w:r>
          </w:p>
        </w:tc>
        <w:tc>
          <w:tcPr>
            <w:tcW w:w="5812" w:type="dxa"/>
          </w:tcPr>
          <w:p w:rsidR="00CD5999" w:rsidRPr="00EF2DA5" w:rsidRDefault="00CD5999" w:rsidP="002A586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 w:rsidRPr="00EF2DA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แนวทางการดำเนินการ</w:t>
            </w:r>
          </w:p>
        </w:tc>
      </w:tr>
      <w:tr w:rsidR="00812FBD" w:rsidRPr="00EF2DA5" w:rsidTr="002A586B">
        <w:tc>
          <w:tcPr>
            <w:tcW w:w="3402" w:type="dxa"/>
          </w:tcPr>
          <w:p w:rsidR="00812FBD" w:rsidRPr="00CC7CB8" w:rsidRDefault="002362B0" w:rsidP="002362B0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 w:rsidRPr="00CC7CB8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 xml:space="preserve">5. </w:t>
            </w:r>
            <w:r w:rsidR="00BD5B08" w:rsidRPr="00CC7CB8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>ปฏิรูปการศึกษา</w:t>
            </w:r>
          </w:p>
        </w:tc>
        <w:tc>
          <w:tcPr>
            <w:tcW w:w="5812" w:type="dxa"/>
          </w:tcPr>
          <w:p w:rsidR="00CC7CB8" w:rsidRDefault="008258A2" w:rsidP="008258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 w:rsidRPr="00CC7CB8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>5.1 ปฏิรูปการศึกษาเพื่อตอบสนองความต้องการของอุตสาหกรรม</w:t>
            </w:r>
            <w:r w:rsidR="00CC7CB8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 xml:space="preserve"> </w:t>
            </w:r>
          </w:p>
          <w:p w:rsidR="00812FBD" w:rsidRPr="00EF2DA5" w:rsidRDefault="00CC7CB8" w:rsidP="00CC7CB8">
            <w:pPr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 xml:space="preserve">      </w:t>
            </w:r>
            <w:r w:rsidR="008258A2" w:rsidRPr="00CC7CB8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>และโลก</w:t>
            </w:r>
          </w:p>
        </w:tc>
      </w:tr>
    </w:tbl>
    <w:p w:rsidR="00122356" w:rsidRDefault="00122356" w:rsidP="00122356">
      <w:pPr>
        <w:spacing w:after="0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8258A2" w:rsidRDefault="00AE3780" w:rsidP="00122356">
      <w:pPr>
        <w:spacing w:after="0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t>25</w:t>
      </w:r>
    </w:p>
    <w:p w:rsidR="008258A2" w:rsidRDefault="008258A2" w:rsidP="00D03D71">
      <w:pPr>
        <w:spacing w:after="0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tbl>
      <w:tblPr>
        <w:tblStyle w:val="a6"/>
        <w:tblW w:w="9214" w:type="dxa"/>
        <w:tblInd w:w="675" w:type="dxa"/>
        <w:tblLook w:val="04A0"/>
      </w:tblPr>
      <w:tblGrid>
        <w:gridCol w:w="3402"/>
        <w:gridCol w:w="5812"/>
      </w:tblGrid>
      <w:tr w:rsidR="008258A2" w:rsidRPr="00EF2DA5" w:rsidTr="002D139E">
        <w:tc>
          <w:tcPr>
            <w:tcW w:w="3402" w:type="dxa"/>
          </w:tcPr>
          <w:p w:rsidR="008258A2" w:rsidRPr="00EF2DA5" w:rsidRDefault="008258A2" w:rsidP="002D139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 w:rsidRPr="00EF2DA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ประเด็นหลัก</w:t>
            </w:r>
          </w:p>
        </w:tc>
        <w:tc>
          <w:tcPr>
            <w:tcW w:w="5812" w:type="dxa"/>
          </w:tcPr>
          <w:p w:rsidR="008258A2" w:rsidRPr="00EF2DA5" w:rsidRDefault="008258A2" w:rsidP="002D139E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 w:rsidRPr="00EF2DA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แนวทางการดำเนินการ</w:t>
            </w:r>
          </w:p>
        </w:tc>
      </w:tr>
      <w:tr w:rsidR="008258A2" w:rsidRPr="00EF2DA5" w:rsidTr="002D139E">
        <w:tc>
          <w:tcPr>
            <w:tcW w:w="3402" w:type="dxa"/>
          </w:tcPr>
          <w:p w:rsidR="008258A2" w:rsidRPr="00EF2DA5" w:rsidRDefault="008258A2" w:rsidP="002D139E">
            <w:pPr>
              <w:rPr>
                <w:rFonts w:ascii="TH SarabunIT๙" w:eastAsia="Cordia New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  <w:lang w:val="th-TH"/>
              </w:rPr>
              <w:t>5. ปฏิรูปการศึกษา</w:t>
            </w:r>
          </w:p>
        </w:tc>
        <w:tc>
          <w:tcPr>
            <w:tcW w:w="5812" w:type="dxa"/>
          </w:tcPr>
          <w:p w:rsidR="008258A2" w:rsidRDefault="008258A2" w:rsidP="008258A2">
            <w:pPr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  <w:lang w:val="th-TH"/>
              </w:rPr>
              <w:t>5.</w:t>
            </w: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2 ยกระดับสถานศึกษา คุณภาพ และมาตรฐานวิชาชีพของครู</w:t>
            </w:r>
          </w:p>
          <w:p w:rsidR="008258A2" w:rsidRPr="00EF2DA5" w:rsidRDefault="008258A2" w:rsidP="008258A2">
            <w:pPr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      คณาจารย์และบุคลากรทางการศึกษา</w:t>
            </w:r>
          </w:p>
          <w:p w:rsidR="00996B15" w:rsidRDefault="00C17785" w:rsidP="002D139E">
            <w:pPr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5.3 </w:t>
            </w:r>
            <w:r w:rsidR="00996B15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พัฒนาหลักสูตรการเรียนการสอน และนำเทคโนโลยีสารสนเทศ</w:t>
            </w:r>
          </w:p>
          <w:p w:rsidR="008258A2" w:rsidRPr="00EF2DA5" w:rsidRDefault="00996B15" w:rsidP="002D139E">
            <w:pPr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 xml:space="preserve">      มาเสริม</w:t>
            </w:r>
          </w:p>
        </w:tc>
      </w:tr>
      <w:tr w:rsidR="00A93FB3" w:rsidRPr="00EF2DA5" w:rsidTr="002D139E">
        <w:tc>
          <w:tcPr>
            <w:tcW w:w="3402" w:type="dxa"/>
          </w:tcPr>
          <w:p w:rsidR="00A93FB3" w:rsidRDefault="00A93FB3" w:rsidP="002D139E">
            <w:pPr>
              <w:rPr>
                <w:rFonts w:ascii="TH SarabunIT๙" w:eastAsia="Cordia New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  <w:lang w:val="th-TH"/>
              </w:rPr>
              <w:t>6. พัฒนาระบบสวัสดิการ เพิ่มศักยภาพ</w:t>
            </w:r>
          </w:p>
          <w:p w:rsidR="00A93FB3" w:rsidRDefault="00A93FB3" w:rsidP="002D139E">
            <w:pPr>
              <w:rPr>
                <w:rFonts w:ascii="TH SarabunIT๙" w:eastAsia="Cordia New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  <w:lang w:val="th-TH"/>
              </w:rPr>
              <w:t xml:space="preserve">    และโอกาสความเท่าเทียม</w:t>
            </w:r>
          </w:p>
        </w:tc>
        <w:tc>
          <w:tcPr>
            <w:tcW w:w="5812" w:type="dxa"/>
          </w:tcPr>
          <w:p w:rsidR="00A93FB3" w:rsidRDefault="00A93FB3" w:rsidP="008258A2">
            <w:pPr>
              <w:rPr>
                <w:rFonts w:ascii="TH SarabunIT๙" w:eastAsia="Cordia New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  <w:lang w:val="th-TH"/>
              </w:rPr>
              <w:t>6.1 ขยายโอกาสการเข้าถึงสิทธิและคุ้มครองทางสังคมแก่กลุ่มเสี่ยงเพื่อ</w:t>
            </w:r>
          </w:p>
          <w:p w:rsidR="00A93FB3" w:rsidRDefault="00A93FB3" w:rsidP="008258A2">
            <w:pPr>
              <w:rPr>
                <w:rFonts w:ascii="TH SarabunIT๙" w:eastAsia="Cordia New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  <w:lang w:val="th-TH"/>
              </w:rPr>
              <w:t xml:space="preserve">      ป้องกันปัญหาการค้ามนุษย์</w:t>
            </w:r>
          </w:p>
          <w:p w:rsidR="00A93FB3" w:rsidRDefault="00A93FB3" w:rsidP="008258A2">
            <w:pPr>
              <w:rPr>
                <w:rFonts w:ascii="TH SarabunIT๙" w:eastAsia="Cordia New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  <w:lang w:val="th-TH"/>
              </w:rPr>
              <w:t>6.2 จัดสวัสดิการและการคุ้มครองผู้ด้อยโอกาส และคนพิการ</w:t>
            </w:r>
          </w:p>
        </w:tc>
      </w:tr>
      <w:tr w:rsidR="00A93FB3" w:rsidRPr="00EF2DA5" w:rsidTr="002D139E">
        <w:tc>
          <w:tcPr>
            <w:tcW w:w="3402" w:type="dxa"/>
          </w:tcPr>
          <w:p w:rsidR="00A93FB3" w:rsidRDefault="00A93FB3" w:rsidP="002D139E">
            <w:pPr>
              <w:rPr>
                <w:rFonts w:ascii="TH SarabunIT๙" w:eastAsia="Cordia New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  <w:lang w:val="th-TH"/>
              </w:rPr>
              <w:t>7. ผลิตและพัฒนาแรงงานและ</w:t>
            </w:r>
          </w:p>
          <w:p w:rsidR="00A93FB3" w:rsidRDefault="00A93FB3" w:rsidP="002D139E">
            <w:pPr>
              <w:rPr>
                <w:rFonts w:ascii="TH SarabunIT๙" w:eastAsia="Cordia New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  <w:lang w:val="th-TH"/>
              </w:rPr>
              <w:t xml:space="preserve">    ผู้ประกอบการ</w:t>
            </w:r>
          </w:p>
        </w:tc>
        <w:tc>
          <w:tcPr>
            <w:tcW w:w="5812" w:type="dxa"/>
          </w:tcPr>
          <w:p w:rsidR="00A93FB3" w:rsidRDefault="00B8691D" w:rsidP="008258A2">
            <w:pPr>
              <w:rPr>
                <w:rFonts w:ascii="TH SarabunIT๙" w:eastAsia="Cordia New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  <w:lang w:val="th-TH"/>
              </w:rPr>
              <w:t>7.1 ผลิตแรงงานให้มีปริมาณเพียงพอกับความต้องการ</w:t>
            </w:r>
          </w:p>
          <w:p w:rsidR="00B8691D" w:rsidRDefault="00B8691D" w:rsidP="008258A2">
            <w:pPr>
              <w:rPr>
                <w:rFonts w:ascii="TH SarabunIT๙" w:eastAsia="Cordia New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  <w:lang w:val="th-TH"/>
              </w:rPr>
              <w:t>7.2 พัฒนาภาอาเซียน สำหรับแรงงานวิชาชีพ เพื่อตอบสนองการ</w:t>
            </w:r>
          </w:p>
          <w:p w:rsidR="00B8691D" w:rsidRDefault="00B8691D" w:rsidP="008258A2">
            <w:pPr>
              <w:rPr>
                <w:rFonts w:ascii="TH SarabunIT๙" w:eastAsia="Cordia New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  <w:lang w:val="th-TH"/>
              </w:rPr>
              <w:t xml:space="preserve">      แรงงานของประเทศในอาเซียน</w:t>
            </w:r>
          </w:p>
          <w:p w:rsidR="00B8691D" w:rsidRDefault="00B8691D" w:rsidP="008258A2">
            <w:pPr>
              <w:rPr>
                <w:rFonts w:ascii="TH SarabunIT๙" w:eastAsia="Cordia New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  <w:lang w:val="th-TH"/>
              </w:rPr>
              <w:t>7.3 พัฒนาระบบรับรองมาตรฐานฝีมือแรงงานรองรับประชาคม</w:t>
            </w:r>
          </w:p>
          <w:p w:rsidR="00B8691D" w:rsidRDefault="00B8691D" w:rsidP="008258A2">
            <w:pPr>
              <w:rPr>
                <w:rFonts w:ascii="TH SarabunIT๙" w:eastAsia="Cordia New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  <w:lang w:val="th-TH"/>
              </w:rPr>
              <w:t xml:space="preserve">      เศรษฐกิจอาเซียน</w:t>
            </w:r>
          </w:p>
          <w:p w:rsidR="00EE3AD5" w:rsidRDefault="00EE3AD5" w:rsidP="008258A2">
            <w:pPr>
              <w:rPr>
                <w:rFonts w:ascii="TH SarabunIT๙" w:eastAsia="Cordia New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  <w:lang w:val="th-TH"/>
              </w:rPr>
              <w:t>7.4 พัฒนาศักยภาพบุคลากรสาขาวิชาชีพบริการสุขภาพ</w:t>
            </w:r>
          </w:p>
        </w:tc>
      </w:tr>
      <w:tr w:rsidR="00A93FB3" w:rsidRPr="00EF2DA5" w:rsidTr="002D139E">
        <w:tc>
          <w:tcPr>
            <w:tcW w:w="3402" w:type="dxa"/>
          </w:tcPr>
          <w:p w:rsidR="00A93FB3" w:rsidRDefault="002A0794" w:rsidP="002D139E">
            <w:pPr>
              <w:rPr>
                <w:rFonts w:ascii="TH SarabunIT๙" w:eastAsia="Cordia New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  <w:lang w:val="th-TH"/>
              </w:rPr>
              <w:t>8. เด็ก สตรี และผู้ด้อยโอกาส</w:t>
            </w:r>
          </w:p>
        </w:tc>
        <w:tc>
          <w:tcPr>
            <w:tcW w:w="5812" w:type="dxa"/>
          </w:tcPr>
          <w:p w:rsidR="006D1C1F" w:rsidRDefault="002A0794" w:rsidP="008258A2">
            <w:pPr>
              <w:rPr>
                <w:rFonts w:ascii="TH SarabunIT๙" w:eastAsia="Cordia New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  <w:lang w:val="th-TH"/>
              </w:rPr>
              <w:t xml:space="preserve">8.1 </w:t>
            </w:r>
            <w:r w:rsidR="006D1C1F">
              <w:rPr>
                <w:rFonts w:ascii="TH SarabunIT๙" w:eastAsia="Cordia New" w:hAnsi="TH SarabunIT๙" w:cs="TH SarabunIT๙" w:hint="cs"/>
                <w:sz w:val="30"/>
                <w:szCs w:val="30"/>
                <w:cs/>
                <w:lang w:val="th-TH"/>
              </w:rPr>
              <w:t xml:space="preserve">คุ้มครอง ส่งเสริม และพัฒนาศักยภาพ เด็ก สตรี และผู้ด้อยโอกาส </w:t>
            </w:r>
          </w:p>
          <w:p w:rsidR="00A93FB3" w:rsidRDefault="006D1C1F" w:rsidP="008258A2">
            <w:pPr>
              <w:rPr>
                <w:rFonts w:ascii="TH SarabunIT๙" w:eastAsia="Cordia New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  <w:lang w:val="th-TH"/>
              </w:rPr>
              <w:t xml:space="preserve">      ด้านความรู้ความเข้าใจและเข้าถึงสิทธิและกฎหมายต่าง ๆ</w:t>
            </w:r>
          </w:p>
          <w:p w:rsidR="00071C3B" w:rsidRDefault="00071C3B" w:rsidP="008258A2">
            <w:pPr>
              <w:rPr>
                <w:rFonts w:ascii="TH SarabunIT๙" w:eastAsia="Cordia New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  <w:lang w:val="th-TH"/>
              </w:rPr>
              <w:t xml:space="preserve">8.2 ลดปัญหาการตั้งครรภ์ไม่พร้อมในวัยรุ่น เช่น โครงการคุณแม่วัยใส </w:t>
            </w:r>
          </w:p>
          <w:p w:rsidR="00071C3B" w:rsidRDefault="00071C3B" w:rsidP="008258A2">
            <w:pPr>
              <w:rPr>
                <w:rFonts w:ascii="TH SarabunIT๙" w:eastAsia="Cordia New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  <w:lang w:val="th-TH"/>
              </w:rPr>
              <w:t xml:space="preserve">      เป็นต้น</w:t>
            </w:r>
          </w:p>
          <w:p w:rsidR="002267CD" w:rsidRDefault="002267CD" w:rsidP="008258A2">
            <w:pPr>
              <w:rPr>
                <w:rFonts w:ascii="TH SarabunIT๙" w:eastAsia="Cordia New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  <w:lang w:val="th-TH"/>
              </w:rPr>
              <w:t>8.3 ส่งเสริมให้สตรีมีส่วนร่วมทางการเมือง และมีศักยภาพ โอกาส และ</w:t>
            </w:r>
          </w:p>
          <w:p w:rsidR="002267CD" w:rsidRDefault="002267CD" w:rsidP="008258A2">
            <w:pPr>
              <w:rPr>
                <w:rFonts w:ascii="TH SarabunIT๙" w:eastAsia="Cordia New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  <w:lang w:val="th-TH"/>
              </w:rPr>
              <w:t xml:space="preserve">      ความเท่าเทียมในกระบวนการทางการเมืองและการบริหาร</w:t>
            </w:r>
          </w:p>
          <w:p w:rsidR="00F76D74" w:rsidRDefault="00F76D74" w:rsidP="008258A2">
            <w:pPr>
              <w:rPr>
                <w:rFonts w:ascii="TH SarabunIT๙" w:eastAsia="Cordia New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  <w:lang w:val="th-TH"/>
              </w:rPr>
              <w:t xml:space="preserve">8.4 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  <w:lang w:val="th-TH"/>
              </w:rPr>
              <w:t>บูรณา</w:t>
            </w:r>
            <w:proofErr w:type="spellEnd"/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  <w:lang w:val="th-TH"/>
              </w:rPr>
              <w:t>การระบบส่งต่อร่วมกับเครือข่ายภาครัฐและเอกชนในการ</w:t>
            </w:r>
          </w:p>
          <w:p w:rsidR="002267CD" w:rsidRDefault="00F76D74" w:rsidP="008258A2">
            <w:pPr>
              <w:rPr>
                <w:rFonts w:ascii="TH SarabunIT๙" w:eastAsia="Cordia New" w:hAnsi="TH SarabunIT๙" w:cs="TH SarabunIT๙"/>
                <w:sz w:val="30"/>
                <w:szCs w:val="30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  <w:lang w:val="th-TH"/>
              </w:rPr>
              <w:t xml:space="preserve">       ช่วยเหลือเด็ก สตรี และผู้ด้อยโอกาส</w:t>
            </w:r>
          </w:p>
        </w:tc>
      </w:tr>
    </w:tbl>
    <w:p w:rsidR="008258A2" w:rsidRDefault="008258A2" w:rsidP="00D03D71">
      <w:pPr>
        <w:spacing w:after="0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CD5999" w:rsidRPr="00EF2DA5" w:rsidRDefault="00CD5999" w:rsidP="00D03D71">
      <w:pPr>
        <w:spacing w:after="0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ยุทธศาสตร์ที่  3  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</w:rPr>
        <w:t>: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</w:t>
      </w:r>
      <w:r w:rsidR="001956B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การสร้างการเติบโตบนคุณภาพชีวิตที่เป็นมิตรกับสิ่งแวดล้อม</w:t>
      </w:r>
    </w:p>
    <w:p w:rsidR="00CD5999" w:rsidRPr="00EF2DA5" w:rsidRDefault="00CD5999" w:rsidP="00D03D71">
      <w:pPr>
        <w:spacing w:after="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  <w:r w:rsidR="001956B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ประกอบด้วย  </w:t>
      </w:r>
      <w:r w:rsidR="001956B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4</w:t>
      </w:r>
      <w:r w:rsidR="001956B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ประเด็นหลัก </w:t>
      </w:r>
      <w:r w:rsidR="001956B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9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แนวทางการดำเนินการ</w:t>
      </w:r>
    </w:p>
    <w:tbl>
      <w:tblPr>
        <w:tblStyle w:val="a6"/>
        <w:tblW w:w="9214" w:type="dxa"/>
        <w:tblInd w:w="675" w:type="dxa"/>
        <w:tblLook w:val="04A0"/>
      </w:tblPr>
      <w:tblGrid>
        <w:gridCol w:w="3402"/>
        <w:gridCol w:w="5812"/>
      </w:tblGrid>
      <w:tr w:rsidR="00CD5999" w:rsidRPr="00EF2DA5" w:rsidTr="002A586B">
        <w:tc>
          <w:tcPr>
            <w:tcW w:w="3402" w:type="dxa"/>
          </w:tcPr>
          <w:p w:rsidR="00CD5999" w:rsidRPr="00EF2DA5" w:rsidRDefault="00CD5999" w:rsidP="002A586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 w:rsidRPr="00EF2DA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ประเด็นหลัก</w:t>
            </w:r>
          </w:p>
        </w:tc>
        <w:tc>
          <w:tcPr>
            <w:tcW w:w="5812" w:type="dxa"/>
          </w:tcPr>
          <w:p w:rsidR="00CD5999" w:rsidRPr="00EF2DA5" w:rsidRDefault="00CD5999" w:rsidP="002A586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 w:rsidRPr="00EF2DA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แนวทางการดำเนินการ</w:t>
            </w:r>
          </w:p>
        </w:tc>
      </w:tr>
      <w:tr w:rsidR="00CD5999" w:rsidRPr="00EF2DA5" w:rsidTr="002A586B">
        <w:tc>
          <w:tcPr>
            <w:tcW w:w="3402" w:type="dxa"/>
          </w:tcPr>
          <w:p w:rsidR="008803A0" w:rsidRDefault="008803A0" w:rsidP="008803A0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 xml:space="preserve">9. ลดการปล่อยก๊าซเรื่อนกระจก </w:t>
            </w:r>
          </w:p>
          <w:p w:rsidR="00CD5999" w:rsidRPr="008803A0" w:rsidRDefault="008803A0" w:rsidP="008803A0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(GHG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812" w:type="dxa"/>
          </w:tcPr>
          <w:p w:rsidR="00CD5999" w:rsidRDefault="008803A0" w:rsidP="002A586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9.1 ลดการใช้พลังงานในภาคอุตสาหกรรม ขนส่ง และครัวเรือน</w:t>
            </w:r>
          </w:p>
          <w:p w:rsidR="008803A0" w:rsidRPr="00EF2DA5" w:rsidRDefault="008803A0" w:rsidP="002A586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9.2 สนับสนุนการใช้พลังงานทดแทน</w:t>
            </w:r>
          </w:p>
        </w:tc>
      </w:tr>
      <w:tr w:rsidR="00CD5999" w:rsidRPr="00EF2DA5" w:rsidTr="002A586B">
        <w:tc>
          <w:tcPr>
            <w:tcW w:w="3402" w:type="dxa"/>
          </w:tcPr>
          <w:p w:rsidR="004A4A43" w:rsidRDefault="004A4A43" w:rsidP="002A586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10. จัดการทรัพยากรธรรมชาติและ</w:t>
            </w:r>
          </w:p>
          <w:p w:rsidR="00CD5999" w:rsidRPr="00EF2DA5" w:rsidRDefault="004A4A43" w:rsidP="002A586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บริหารจัดการน้ำ</w:t>
            </w:r>
          </w:p>
        </w:tc>
        <w:tc>
          <w:tcPr>
            <w:tcW w:w="5812" w:type="dxa"/>
          </w:tcPr>
          <w:p w:rsidR="00CD5999" w:rsidRDefault="004A4A43" w:rsidP="002A586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10.1 ก่อสร้างระบบป้องกันน้ำพื้นที่ชุมชน</w:t>
            </w:r>
          </w:p>
          <w:p w:rsidR="004A4A43" w:rsidRDefault="004A4A43" w:rsidP="002A586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10.2 ฟื้นฟูบูรณะแหล่งน้ำเดิมเพื่อป้องกันและแก้ไขปัญหาภัยแล้ง </w:t>
            </w:r>
          </w:p>
          <w:p w:rsidR="004A4A43" w:rsidRDefault="004A4A43" w:rsidP="002A586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อุทกภัย และเพื่อการเกษตรและชลประทาน</w:t>
            </w:r>
          </w:p>
          <w:p w:rsidR="00DE48D7" w:rsidRPr="00EF2DA5" w:rsidRDefault="00DE48D7" w:rsidP="002A586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10.3 จัดการและแก้ไขปัญหาไฟป่าและหมอกควันข้ามแดน</w:t>
            </w:r>
          </w:p>
        </w:tc>
      </w:tr>
      <w:tr w:rsidR="00CD5999" w:rsidRPr="00EF2DA5" w:rsidTr="002A586B">
        <w:tc>
          <w:tcPr>
            <w:tcW w:w="3402" w:type="dxa"/>
          </w:tcPr>
          <w:p w:rsidR="009A52D3" w:rsidRDefault="009A52D3" w:rsidP="002A586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>11. จัดทำนโยบายการคลังเพื่อ</w:t>
            </w:r>
          </w:p>
          <w:p w:rsidR="00CD5999" w:rsidRPr="00EF2DA5" w:rsidRDefault="009A52D3" w:rsidP="002A586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 xml:space="preserve">      สิ่งแวดล้อม</w:t>
            </w:r>
          </w:p>
        </w:tc>
        <w:tc>
          <w:tcPr>
            <w:tcW w:w="5812" w:type="dxa"/>
          </w:tcPr>
          <w:p w:rsidR="009A52D3" w:rsidRDefault="009A52D3" w:rsidP="005D3508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11.1 นำมาตรการทางด้านการคลังมาใช้ในการจัดการแก้ไขปัญหา</w:t>
            </w:r>
          </w:p>
          <w:p w:rsidR="005D3508" w:rsidRDefault="009A52D3" w:rsidP="005D3508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สิ่งแวดล้อม</w:t>
            </w:r>
          </w:p>
          <w:p w:rsidR="009A52D3" w:rsidRPr="00EF2DA5" w:rsidRDefault="009A52D3" w:rsidP="005D3508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11.2 จัดซื้อจัดจ้างสินค้าและบริการที่มิตรกับสิ่งแวดล้อม</w:t>
            </w:r>
          </w:p>
        </w:tc>
      </w:tr>
      <w:tr w:rsidR="00CD5999" w:rsidRPr="00EF2DA5" w:rsidTr="002A586B">
        <w:tc>
          <w:tcPr>
            <w:tcW w:w="3402" w:type="dxa"/>
          </w:tcPr>
          <w:p w:rsidR="00CD5999" w:rsidRPr="00EF2DA5" w:rsidRDefault="00BB578B" w:rsidP="005D3508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>12. พัฒนาเมืองอุตสาหกรรมเชิงนิเวศ</w:t>
            </w:r>
          </w:p>
        </w:tc>
        <w:tc>
          <w:tcPr>
            <w:tcW w:w="5812" w:type="dxa"/>
          </w:tcPr>
          <w:p w:rsidR="005D3508" w:rsidRDefault="00BB578B" w:rsidP="002A586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12.1 จัดทำแผนแม่บทเมืองอุตสาหกรรมเชิงนิเวศ</w:t>
            </w:r>
          </w:p>
          <w:p w:rsidR="00BB578B" w:rsidRDefault="00BB578B" w:rsidP="002A586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12.2 สร้างเสริมและสนับสนุนการเพิ่มศักยภาพเมืองด้าน</w:t>
            </w:r>
          </w:p>
          <w:p w:rsidR="00BB578B" w:rsidRDefault="00BB578B" w:rsidP="002A586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สิ่งแวดล้อมให้ยั่งยืน 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(green community/city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) เพื่อ</w:t>
            </w:r>
          </w:p>
          <w:p w:rsidR="00BB578B" w:rsidRPr="00BB578B" w:rsidRDefault="00BB578B" w:rsidP="002A586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เชื่อมโยงโอกาสจากอาเซียน</w:t>
            </w:r>
          </w:p>
        </w:tc>
      </w:tr>
    </w:tbl>
    <w:p w:rsidR="00AD1ADD" w:rsidRDefault="00AE3780" w:rsidP="009664F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26</w:t>
      </w:r>
    </w:p>
    <w:p w:rsidR="00883642" w:rsidRPr="00EF2DA5" w:rsidRDefault="00883642" w:rsidP="00D03D7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D1ADD" w:rsidRPr="00EF2DA5" w:rsidRDefault="00AD1ADD" w:rsidP="00D03D7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F2DA5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 4  </w:t>
      </w:r>
      <w:r w:rsidRPr="00EF2DA5">
        <w:rPr>
          <w:rFonts w:ascii="TH SarabunIT๙" w:hAnsi="TH SarabunIT๙" w:cs="TH SarabunIT๙"/>
          <w:sz w:val="32"/>
          <w:szCs w:val="32"/>
        </w:rPr>
        <w:t>:</w:t>
      </w:r>
      <w:r w:rsidRPr="00EF2DA5">
        <w:rPr>
          <w:rFonts w:ascii="TH SarabunIT๙" w:hAnsi="TH SarabunIT๙" w:cs="TH SarabunIT๙"/>
          <w:sz w:val="32"/>
          <w:szCs w:val="32"/>
          <w:cs/>
        </w:rPr>
        <w:t xml:space="preserve">  การ</w:t>
      </w:r>
      <w:r w:rsidR="00883642">
        <w:rPr>
          <w:rFonts w:ascii="TH SarabunIT๙" w:hAnsi="TH SarabunIT๙" w:cs="TH SarabunIT๙" w:hint="cs"/>
          <w:sz w:val="32"/>
          <w:szCs w:val="32"/>
          <w:cs/>
        </w:rPr>
        <w:t>ปรับสมดุลและพัฒนาระบบการบริหารจัดการภาครัฐ</w:t>
      </w:r>
    </w:p>
    <w:p w:rsidR="00AD1ADD" w:rsidRPr="00EF2DA5" w:rsidRDefault="00883642" w:rsidP="00D03D7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ประกอบด้วย  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 xml:space="preserve">  ประเด็นหลัก  1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AD1ADD" w:rsidRPr="00EF2DA5">
        <w:rPr>
          <w:rFonts w:ascii="TH SarabunIT๙" w:hAnsi="TH SarabunIT๙" w:cs="TH SarabunIT๙"/>
          <w:sz w:val="32"/>
          <w:szCs w:val="32"/>
          <w:cs/>
        </w:rPr>
        <w:t xml:space="preserve">  แนวทางการดำเนินการ</w:t>
      </w:r>
    </w:p>
    <w:tbl>
      <w:tblPr>
        <w:tblStyle w:val="a6"/>
        <w:tblW w:w="9214" w:type="dxa"/>
        <w:tblInd w:w="675" w:type="dxa"/>
        <w:tblLook w:val="04A0"/>
      </w:tblPr>
      <w:tblGrid>
        <w:gridCol w:w="3402"/>
        <w:gridCol w:w="5812"/>
      </w:tblGrid>
      <w:tr w:rsidR="00AD1ADD" w:rsidRPr="00EF2DA5" w:rsidTr="002A586B">
        <w:tc>
          <w:tcPr>
            <w:tcW w:w="3402" w:type="dxa"/>
          </w:tcPr>
          <w:p w:rsidR="00AD1ADD" w:rsidRPr="00EF2DA5" w:rsidRDefault="00AD1ADD" w:rsidP="002A586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 w:rsidRPr="00EF2DA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ประเด็นหลัก</w:t>
            </w:r>
          </w:p>
        </w:tc>
        <w:tc>
          <w:tcPr>
            <w:tcW w:w="5812" w:type="dxa"/>
          </w:tcPr>
          <w:p w:rsidR="00AD1ADD" w:rsidRPr="00EF2DA5" w:rsidRDefault="00AD1ADD" w:rsidP="002A586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 w:rsidRPr="00EF2DA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แนวทางการดำเนินการ</w:t>
            </w:r>
          </w:p>
        </w:tc>
      </w:tr>
      <w:tr w:rsidR="00AD1ADD" w:rsidRPr="00EF2DA5" w:rsidTr="002A586B">
        <w:tc>
          <w:tcPr>
            <w:tcW w:w="3402" w:type="dxa"/>
          </w:tcPr>
          <w:p w:rsidR="00AD1ADD" w:rsidRPr="00EF2DA5" w:rsidRDefault="00592BFA" w:rsidP="002A586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>13. ปรับโครงสร้างระบบราชการ</w:t>
            </w:r>
          </w:p>
        </w:tc>
        <w:tc>
          <w:tcPr>
            <w:tcW w:w="5812" w:type="dxa"/>
          </w:tcPr>
          <w:p w:rsidR="00592BFA" w:rsidRDefault="00592BFA" w:rsidP="00592BFA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13.1 พัฒนา 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E-Government 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เพื่อเพิ่มประสิทธิภาพการทำงาน </w:t>
            </w:r>
          </w:p>
          <w:p w:rsidR="00AD1ADD" w:rsidRPr="00592BFA" w:rsidRDefault="00592BFA" w:rsidP="00592BFA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   (G2P, G2B 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G2G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)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</w:t>
            </w:r>
          </w:p>
        </w:tc>
      </w:tr>
      <w:tr w:rsidR="00AD1ADD" w:rsidRPr="00EF2DA5" w:rsidTr="002A586B">
        <w:tc>
          <w:tcPr>
            <w:tcW w:w="3402" w:type="dxa"/>
          </w:tcPr>
          <w:p w:rsidR="00AD1ADD" w:rsidRPr="00EF2DA5" w:rsidRDefault="00454C8C" w:rsidP="002A586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>14. พัฒนากฎหมาย</w:t>
            </w:r>
          </w:p>
        </w:tc>
        <w:tc>
          <w:tcPr>
            <w:tcW w:w="5812" w:type="dxa"/>
          </w:tcPr>
          <w:p w:rsidR="00256380" w:rsidRDefault="00256380" w:rsidP="002A586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14.1 ปฏิรูประบบกฎหมายเพื่อเสริมสร้างความสามารถในการ</w:t>
            </w:r>
          </w:p>
          <w:p w:rsidR="00C677BB" w:rsidRDefault="00256380" w:rsidP="002A586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แข่งขัน</w:t>
            </w:r>
          </w:p>
          <w:p w:rsidR="00660681" w:rsidRDefault="00660681" w:rsidP="002A586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14.2 พัฒนากฎหมายที่เกี่ยวข้องกับการป้องกันและการปราบปราม</w:t>
            </w:r>
          </w:p>
          <w:p w:rsidR="00660681" w:rsidRDefault="00660681" w:rsidP="002A586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การฟอกเงินและการต่อต้านการสนับสนุนทางการเงินแก่การ</w:t>
            </w:r>
          </w:p>
          <w:p w:rsidR="00660681" w:rsidRDefault="00660681" w:rsidP="002A586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ก่อการร้ายให้สอดคล้องกับมาตรฐานสากล</w:t>
            </w:r>
          </w:p>
          <w:p w:rsidR="00D53FFB" w:rsidRDefault="00D53FFB" w:rsidP="002A586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14.3 ปรับปรุงกฎหมายเพื่อสนับสนุนการลงทุน 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(ease of doing </w:t>
            </w:r>
          </w:p>
          <w:p w:rsidR="00D53FFB" w:rsidRPr="00D53FFB" w:rsidRDefault="00D53FFB" w:rsidP="00D53FF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  business) 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เช่น กฎหมายการส่งเสริมการลงทุน 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(BOI)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เป็นต้น</w:t>
            </w:r>
          </w:p>
        </w:tc>
      </w:tr>
      <w:tr w:rsidR="00AD1ADD" w:rsidRPr="00EF2DA5" w:rsidTr="002A586B">
        <w:tc>
          <w:tcPr>
            <w:tcW w:w="3402" w:type="dxa"/>
          </w:tcPr>
          <w:p w:rsidR="004D42BE" w:rsidRDefault="004D42BE" w:rsidP="002A586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>15. แก้ไขปัญหาความมั่นคงจังหวัด</w:t>
            </w:r>
          </w:p>
          <w:p w:rsidR="00AD1ADD" w:rsidRPr="00EF2DA5" w:rsidRDefault="004D42BE" w:rsidP="002A586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 xml:space="preserve">      ชายแดนภาคใต้</w:t>
            </w:r>
          </w:p>
        </w:tc>
        <w:tc>
          <w:tcPr>
            <w:tcW w:w="5812" w:type="dxa"/>
          </w:tcPr>
          <w:p w:rsidR="004D42BE" w:rsidRDefault="004D42BE" w:rsidP="002A586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15.1 แก้ไขปัญหาการก่อความไม่สงบใน 3 จังหวัดชายแดนภาคใต้ </w:t>
            </w:r>
          </w:p>
          <w:p w:rsidR="004D42BE" w:rsidRDefault="004D42BE" w:rsidP="002A586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(งานการข่าว ยุทธการ กิจการพลเรือน และงบเลื่อนย้ายกอง</w:t>
            </w:r>
          </w:p>
          <w:p w:rsidR="00C677BB" w:rsidRDefault="004D42BE" w:rsidP="002A586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พล)</w:t>
            </w:r>
          </w:p>
          <w:p w:rsidR="00E82223" w:rsidRDefault="00E82223" w:rsidP="002A586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15.2 ส่งเสริมการมีส่วนร่วมของประชาชนทุกภาคส่วนในการแก้ไข</w:t>
            </w:r>
          </w:p>
          <w:p w:rsidR="00E82223" w:rsidRDefault="00E82223" w:rsidP="002A586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ปัญหาในจังหวัดชายแดนภาคใต้ และสนับสนุนการจัดการ</w:t>
            </w:r>
          </w:p>
          <w:p w:rsidR="00E82223" w:rsidRDefault="00E82223" w:rsidP="00E82223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การศึกษาในจังหวัดชายแดนภาคใต้</w:t>
            </w:r>
          </w:p>
          <w:p w:rsidR="008F10EE" w:rsidRDefault="008F10EE" w:rsidP="00E82223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15.3 ปรับรูปแบบการบริหารจัดการ โดยบูรราการงานด้านการ</w:t>
            </w:r>
          </w:p>
          <w:p w:rsidR="008F10EE" w:rsidRPr="00EF2DA5" w:rsidRDefault="008F10EE" w:rsidP="00E82223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พัฒนาในพื้นที่ (จังหวัด 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ศอ.บต.</w:t>
            </w:r>
            <w:proofErr w:type="spellEnd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, กอ.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รมน.</w:t>
            </w:r>
            <w:proofErr w:type="spellEnd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4D42BE" w:rsidRPr="00EF2DA5" w:rsidTr="002A586B">
        <w:tc>
          <w:tcPr>
            <w:tcW w:w="3402" w:type="dxa"/>
          </w:tcPr>
          <w:p w:rsidR="004D42BE" w:rsidRDefault="004D42BE" w:rsidP="002D139E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>16. การลดคอรัปชั่นเพื่อสร้างความ</w:t>
            </w:r>
          </w:p>
          <w:p w:rsidR="004D42BE" w:rsidRPr="00EF2DA5" w:rsidRDefault="004D42BE" w:rsidP="002D139E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 xml:space="preserve">      เชื่อมั่น</w:t>
            </w:r>
          </w:p>
        </w:tc>
        <w:tc>
          <w:tcPr>
            <w:tcW w:w="5812" w:type="dxa"/>
          </w:tcPr>
          <w:p w:rsidR="004D42BE" w:rsidRDefault="004027B4" w:rsidP="002D139E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16</w:t>
            </w:r>
            <w:r w:rsidR="004D42BE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.1 สร้างและใช้หลัก</w:t>
            </w:r>
            <w:proofErr w:type="spellStart"/>
            <w:r w:rsidR="004D42BE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 w:rsidR="004D42BE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บาลในการบริหารงานเพื่อสร้าง</w:t>
            </w:r>
          </w:p>
          <w:p w:rsidR="004D42BE" w:rsidRDefault="004D42BE" w:rsidP="002D139E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 ความโปร่งใสในองค์กรภาครัฐ</w:t>
            </w:r>
          </w:p>
          <w:p w:rsidR="004027B4" w:rsidRDefault="004027B4" w:rsidP="002D139E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16.2 นำระบบ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ICT 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มาใช้ในการดำเนินงาน เพื่อให้เกิดความโปร่งใส</w:t>
            </w:r>
          </w:p>
          <w:p w:rsidR="004027B4" w:rsidRDefault="004027B4" w:rsidP="002D139E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และตรวจสอบได้ </w:t>
            </w:r>
          </w:p>
          <w:p w:rsidR="004027B4" w:rsidRDefault="004027B4" w:rsidP="002D139E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16.3 ลดขั้นตอนในการทำงานเพื่อเพิ่มประสิทธิภาพในการ</w:t>
            </w:r>
          </w:p>
          <w:p w:rsidR="004027B4" w:rsidRDefault="004027B4" w:rsidP="002D139E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ดำเนินงาน และนำระบบบริหารจัดการความเสี่ยงมา</w:t>
            </w:r>
          </w:p>
          <w:p w:rsidR="004027B4" w:rsidRPr="004027B4" w:rsidRDefault="004027B4" w:rsidP="002D139E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   ประยุกต์ใช้ 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(Risk Management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4027B4" w:rsidRPr="00EF2DA5" w:rsidTr="002A586B">
        <w:tc>
          <w:tcPr>
            <w:tcW w:w="3402" w:type="dxa"/>
          </w:tcPr>
          <w:p w:rsidR="004027B4" w:rsidRDefault="00BF1575" w:rsidP="002D139E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>17. การบูร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>ณา</w:t>
            </w:r>
            <w:proofErr w:type="spellEnd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val="th-TH"/>
              </w:rPr>
              <w:t>การเชิงพื้นที่</w:t>
            </w:r>
          </w:p>
        </w:tc>
        <w:tc>
          <w:tcPr>
            <w:tcW w:w="5812" w:type="dxa"/>
          </w:tcPr>
          <w:p w:rsidR="00BF1575" w:rsidRDefault="00BF1575" w:rsidP="002D139E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17.1 จัดทำยุทธศาสตร์และกรอบในการทำงานออกเป็น 3 ระดับ </w:t>
            </w:r>
          </w:p>
          <w:p w:rsidR="00BF1575" w:rsidRDefault="00BF1575" w:rsidP="00BF157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เพื่อให้เกิดการบูร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ณา</w:t>
            </w:r>
            <w:proofErr w:type="spellEnd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การและประสนงานระหว่างยุทธศาสตร์</w:t>
            </w:r>
          </w:p>
          <w:p w:rsidR="00BF1575" w:rsidRDefault="00BF1575" w:rsidP="00BF157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ระดับประเทศ ระดับกระทรวง และระดับพื้นที่  โดยในระดับ</w:t>
            </w:r>
          </w:p>
          <w:p w:rsidR="00BF1575" w:rsidRDefault="00BF1575" w:rsidP="00BF157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พื้นที่ให้ประชาชนมีส่วนร่วมในการแสดงความคิดเห็น ความ</w:t>
            </w:r>
          </w:p>
          <w:p w:rsidR="004027B4" w:rsidRDefault="00BF1575" w:rsidP="00BF1575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ต้องการ</w:t>
            </w:r>
          </w:p>
          <w:p w:rsidR="00BF1575" w:rsidRPr="0095544E" w:rsidRDefault="00BF1575" w:rsidP="0095544E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17.2 </w:t>
            </w:r>
            <w:r w:rsidR="0095544E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กำหนด </w:t>
            </w:r>
            <w:r w:rsidR="0095544E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cluster </w:t>
            </w:r>
            <w:r w:rsidR="0095544E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ของจังหวัดและกลุ่มจังหวัด ตามยุทธศาสตร์ประเทศ เช่น เขตเศรษฐกิจพิเศษ การท่องเที่ยวเชิงวัฒนธรรมและเชิงนิเวศน์ </w:t>
            </w:r>
            <w:r w:rsidR="0095544E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Medical Hub </w:t>
            </w:r>
            <w:r w:rsidR="0095544E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และพลังงานสะอาด เป็นต้น</w:t>
            </w:r>
          </w:p>
        </w:tc>
      </w:tr>
    </w:tbl>
    <w:p w:rsidR="00AD1ADD" w:rsidRPr="00EF2DA5" w:rsidRDefault="00AD1ADD" w:rsidP="00D03D7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168E2" w:rsidRPr="00EF2DA5" w:rsidRDefault="000168E2" w:rsidP="00D03D7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677BB" w:rsidRPr="00EF2DA5" w:rsidRDefault="00AE3780" w:rsidP="000A122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27</w:t>
      </w:r>
    </w:p>
    <w:p w:rsidR="00471E7A" w:rsidRDefault="00471E7A" w:rsidP="00471E7A">
      <w:pPr>
        <w:spacing w:after="0" w:line="240" w:lineRule="auto"/>
        <w:ind w:right="357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F227E6" w:rsidRPr="00EF2DA5" w:rsidRDefault="00F227E6" w:rsidP="00471E7A">
      <w:pPr>
        <w:spacing w:after="0" w:line="240" w:lineRule="auto"/>
        <w:ind w:right="357"/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แผนพัฒนาเศรษฐกิจและสังคมแห่งชาติ  ฉบับที่ 1</w:t>
      </w:r>
      <w:r w:rsidRPr="00EF2DA5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1</w:t>
      </w:r>
      <w:r w:rsidRPr="00EF2DA5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(พ.ศ. 255</w:t>
      </w:r>
      <w:r w:rsidRPr="00EF2DA5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5</w:t>
      </w:r>
      <w:r w:rsidRPr="00EF2DA5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-255</w:t>
      </w:r>
      <w:r w:rsidRPr="00EF2DA5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9</w:t>
      </w:r>
      <w:r w:rsidRPr="00EF2DA5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)</w:t>
      </w:r>
    </w:p>
    <w:p w:rsidR="00F227E6" w:rsidRPr="00EF2DA5" w:rsidRDefault="00F227E6" w:rsidP="002227F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การพัฒนาประเทศในระยะแผนพัฒนาเศรษฐกิจและสังคมแห่งชาติ ฉบับที่</w:t>
      </w:r>
      <w:r w:rsidR="00A07A7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11 (2555-2559)       มีแนวคิดที่ต่อเนื่องจากแผนพัฒนาเศรษฐกิจและสังคมแห่งชาติ  ฉบับที่</w:t>
      </w:r>
      <w:r w:rsidR="00623F0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8-10 โดยยังคงยึดหลักการปฏิบัติตาม</w:t>
      </w:r>
      <w:r w:rsidRPr="00EF2DA5">
        <w:rPr>
          <w:rFonts w:ascii="TH SarabunIT๙" w:eastAsia="Times New Roman" w:hAnsi="TH SarabunIT๙" w:cs="TH SarabunIT๙"/>
          <w:sz w:val="32"/>
          <w:szCs w:val="32"/>
        </w:rPr>
        <w:t xml:space="preserve"> “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ปรัชญาของเศรษฐกิจพอเพียง</w:t>
      </w:r>
      <w:r w:rsidRPr="00EF2DA5">
        <w:rPr>
          <w:rFonts w:ascii="TH SarabunIT๙" w:eastAsia="Times New Roman" w:hAnsi="TH SarabunIT๙" w:cs="TH SarabunIT๙"/>
          <w:sz w:val="32"/>
          <w:szCs w:val="32"/>
        </w:rPr>
        <w:t xml:space="preserve">”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และขับเคลื่อนให้บังเกิดผลในทางปฏิบัติที่ชัดเจนยิ่งขึ้นในทุกภาคส่วนทุกระดับยึดแนวคิดการพัฒนาแบบ</w:t>
      </w:r>
      <w:proofErr w:type="spellStart"/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บูรณา</w:t>
      </w:r>
      <w:proofErr w:type="spellEnd"/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การเป็นองค์รวมที่มี</w:t>
      </w:r>
      <w:r w:rsidRPr="00EF2DA5">
        <w:rPr>
          <w:rFonts w:ascii="TH SarabunIT๙" w:eastAsia="Times New Roman" w:hAnsi="TH SarabunIT๙" w:cs="TH SarabunIT๙"/>
          <w:sz w:val="32"/>
          <w:szCs w:val="32"/>
        </w:rPr>
        <w:t xml:space="preserve">   “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คนเป็นศูนย์กลางการพัฒนา</w:t>
      </w:r>
      <w:r w:rsidRPr="00EF2DA5">
        <w:rPr>
          <w:rFonts w:ascii="TH SarabunIT๙" w:eastAsia="Times New Roman" w:hAnsi="TH SarabunIT๙" w:cs="TH SarabunIT๙"/>
          <w:sz w:val="32"/>
          <w:szCs w:val="32"/>
        </w:rPr>
        <w:t xml:space="preserve">”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มีการเชื่อมโยงทุกมิติของการพัฒนาอย่าง</w:t>
      </w:r>
      <w:proofErr w:type="spellStart"/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บูรณา</w:t>
      </w:r>
      <w:proofErr w:type="spellEnd"/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การทั้งมิติตัวคนสังคมเศรษฐกิจสิ่งแวดล้อมและการเมืองเพื่อสร้างภูมิคุ้มกันให้พร้อมเผชิญการเปลี่ยนแปลงที่เกิดขึ้นทั้งในระดับปัจเจกครอบครัวชุมชนสังคมและประเทศชาติขณะเดียวกันให้ความสำคัญกับการมีส่วนร่วมของทุกภาคส่วนในสังคมในกระบวนการพัฒนาประเทศแผนพัฒนาฯฉบับที่</w:t>
      </w:r>
      <w:r w:rsidR="00055D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11</w:t>
      </w:r>
      <w:r w:rsidR="00055D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เป็นแผนยุทธศาสตร์ที่ชี้นำทิศทางการพัฒนาประเทศระยะกลางเพื่อมุ่งสู่วิสัยทัศน์ระยะยาวที่ทุกภาคส่วนในสังคมไทยได้เห็นพ้องร่วมกันกำหนดเป็นวิสัยทัศน์ปี</w:t>
      </w:r>
      <w:r w:rsidR="0050267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พ</w:t>
      </w:r>
      <w:r w:rsidRPr="00EF2DA5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ศ</w:t>
      </w:r>
      <w:r w:rsidRPr="00EF2DA5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๒๕๗๐</w:t>
      </w:r>
      <w:r w:rsidR="0050267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ซึ่งกำหนดไว้ว่า</w:t>
      </w:r>
      <w:r w:rsidRPr="00EF2DA5">
        <w:rPr>
          <w:rFonts w:ascii="TH SarabunIT๙" w:eastAsia="Times New Roman" w:hAnsi="TH SarabunIT๙" w:cs="TH SarabunIT๙"/>
          <w:sz w:val="32"/>
          <w:szCs w:val="32"/>
        </w:rPr>
        <w:t xml:space="preserve"> “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คนไทยภาคภูมิใจในความเป็นไทยมีมิตรไมตรีบนวิถีชีวิตแห่งความพอเพียงยึดมั่นในวัฒนธรรมประชาธิปไตยและหลัก</w:t>
      </w:r>
      <w:proofErr w:type="spellStart"/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บาลการบริการสาธารณะขั้นพื้นฐานที่ทั่วถึงมีคุณภาพสังคมมีความปลอดภัยและมั่นคงอยู่ในสภาวะแวดล้อมที่ดีเกื้อกูลและเอื้ออาทรซึ่งกันและกันระบบการผลิตเป็นมิตรกับสิ่งแวดล้อมมีความมั่นคงด้านอาหารและพลังงานอยู่บนฐานทางเศรษฐกิจที่พึ่งตนเองและแข่งขันได้ในเวทีโลกสามารถอยู่ในประชาคมภูมิภาคและโลกได้อย่างมีศักดิ์ศรี</w:t>
      </w:r>
      <w:r w:rsidRPr="00EF2DA5">
        <w:rPr>
          <w:rFonts w:ascii="TH SarabunIT๙" w:eastAsia="Times New Roman" w:hAnsi="TH SarabunIT๙" w:cs="TH SarabunIT๙"/>
          <w:sz w:val="32"/>
          <w:szCs w:val="32"/>
        </w:rPr>
        <w:t>”</w:t>
      </w:r>
    </w:p>
    <w:p w:rsidR="00F227E6" w:rsidRPr="00EF2DA5" w:rsidRDefault="00F227E6" w:rsidP="00F227E6">
      <w:pPr>
        <w:autoSpaceDE w:val="0"/>
        <w:autoSpaceDN w:val="0"/>
        <w:adjustRightInd w:val="0"/>
        <w:spacing w:before="12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วิสัยทัศน์และ</w:t>
      </w:r>
      <w:proofErr w:type="spellStart"/>
      <w:r w:rsidRPr="00EF2DA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EF2DA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กิจ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การพัฒนาประเทศในระยะ๕ปีของแผนพัฒนา</w:t>
      </w:r>
      <w:r w:rsidR="00623F0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ฯ</w:t>
      </w:r>
      <w:r w:rsidR="00623F0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ฉบับที่</w:t>
      </w:r>
      <w:r w:rsidR="00623F0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๑๑</w:t>
      </w:r>
      <w:r w:rsidR="00623F0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ได้กำหนดวิสัยทัศน์</w:t>
      </w:r>
      <w:proofErr w:type="spellStart"/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พันธ</w:t>
      </w:r>
      <w:proofErr w:type="spellEnd"/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กิจวัตถุประสงค์และเป้าหมายยุทธศาสตร์และแนวทางการพัฒนาที่มีลำดับความสำคัญสูงดังนี้</w:t>
      </w:r>
    </w:p>
    <w:p w:rsidR="00F227E6" w:rsidRPr="00EF2DA5" w:rsidRDefault="00F227E6" w:rsidP="00F227E6">
      <w:pPr>
        <w:autoSpaceDE w:val="0"/>
        <w:autoSpaceDN w:val="0"/>
        <w:adjustRightInd w:val="0"/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EF2DA5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วิสัยทัศน์</w:t>
      </w:r>
    </w:p>
    <w:p w:rsidR="00F227E6" w:rsidRPr="00EF2DA5" w:rsidRDefault="00F227E6" w:rsidP="00F227E6">
      <w:pPr>
        <w:autoSpaceDE w:val="0"/>
        <w:autoSpaceDN w:val="0"/>
        <w:adjustRightInd w:val="0"/>
        <w:spacing w:after="12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</w:rPr>
        <w:t>“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สังคมอยู่ร่วมกันอย่างมีความสุขด้วยความเสมอภาคเป็นธรรมและมีภูมิคุ้มกันต่อการเปลี่ยนแปลง</w:t>
      </w:r>
      <w:r w:rsidRPr="00EF2DA5">
        <w:rPr>
          <w:rFonts w:ascii="TH SarabunIT๙" w:eastAsia="Times New Roman" w:hAnsi="TH SarabunIT๙" w:cs="TH SarabunIT๙"/>
          <w:sz w:val="32"/>
          <w:szCs w:val="32"/>
        </w:rPr>
        <w:t>”</w:t>
      </w:r>
    </w:p>
    <w:p w:rsidR="00F227E6" w:rsidRPr="00EF2DA5" w:rsidRDefault="00F227E6" w:rsidP="00F227E6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proofErr w:type="spellStart"/>
      <w:r w:rsidRPr="00EF2DA5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พันธ</w:t>
      </w:r>
      <w:proofErr w:type="spellEnd"/>
      <w:r w:rsidRPr="00EF2DA5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กิจ</w:t>
      </w:r>
    </w:p>
    <w:p w:rsidR="00F227E6" w:rsidRPr="00EF2DA5" w:rsidRDefault="00F227E6" w:rsidP="001B575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Pr="00EF2DA5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สร้างสังคมเป็นธรรมและเป็นสังคมที่มีคุณภาพทุกคนมีความมั่นคงในชีวิตได้รับการคุ้มครองทางสังคมที่มีคุณภาพอย่างทั่วถึงและเท่าเทียม  มีโอกาสเข้าถึงทรัพยากรและกระบวนการยุติธรรมอย่างเสมอภาคทุกภาคส่วนได้รับการเสริมพลังให้สามารถมีส่วนร่วมในกระบวนการพัฒนาภายใต้ระบบบริหารจัดการภาครัฐที่โปร่งใสเป็นธรรม</w:t>
      </w:r>
    </w:p>
    <w:p w:rsidR="00F227E6" w:rsidRPr="00EF2DA5" w:rsidRDefault="00F227E6" w:rsidP="001B575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2</w:t>
      </w:r>
      <w:r w:rsidRPr="00EF2DA5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พัฒนาคุณภาพคนไทยให้มีคุณธรรมเรียนรู้ตลอดชีวิตมีทักษะและการดำรงชีวิตอย่างเหมาะสมในแต่ละช่วงวัยสถาบันทางสังคมและชุมชนท้องถิ่นมีความเข้มแข็งสามารถปรับตัวรู้เท่าทันกับการเปลี่ยนแปลง</w:t>
      </w:r>
    </w:p>
    <w:p w:rsidR="00F227E6" w:rsidRPr="00EF2DA5" w:rsidRDefault="00F227E6" w:rsidP="001B575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EF2DA5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พัฒนาฐานการผลิตและบริการให้เข้มแข็งและมีคุณภาพบนฐานความรู้ความคิดสร้างสรรค์และภูมิปัญญาสร้างความมั่นคงด้านอาหารและพลังงานปรับโครงสร้างการผลิตและการบริโภคให้เป็นมิตรกับสิ่งแวดล้อมพร้อมสร้างความเชื่อมโยงกับประเทศในภูมิภาคเพื่อความมั่นคงทางเศรษฐกิจและสังคม</w:t>
      </w:r>
    </w:p>
    <w:p w:rsidR="00F227E6" w:rsidRPr="00EF2DA5" w:rsidRDefault="00F227E6" w:rsidP="001B575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4</w:t>
      </w:r>
      <w:r w:rsidRPr="00EF2DA5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สร้างความมั่นคงของฐานทรัพยากรธรรมชาติและสิ่งแวดล้อมสนับสนุนการมีส่วนร่วมของชุมชนรวมทั้งสร้างภูมิคุ้มกันเพื่อรองรับผลกระทบจากการเปลี่ยนแปลงสภาพภูมิอากาศและภัยพิบัติทางธรรมชาติ</w:t>
      </w:r>
    </w:p>
    <w:p w:rsidR="00F227E6" w:rsidRPr="00EF2DA5" w:rsidRDefault="00F227E6" w:rsidP="00F227E6">
      <w:pPr>
        <w:autoSpaceDE w:val="0"/>
        <w:autoSpaceDN w:val="0"/>
        <w:adjustRightInd w:val="0"/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EF2DA5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วัตถุประสงค์</w:t>
      </w:r>
    </w:p>
    <w:p w:rsidR="00F227E6" w:rsidRPr="00EF2DA5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Pr="00EF2DA5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เพื่อเสริมสร้างสังคมที่เป็นธรรมและเป็นสังคมสันติสุข</w:t>
      </w:r>
    </w:p>
    <w:p w:rsidR="00F227E6" w:rsidRPr="00EF2DA5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2</w:t>
      </w:r>
      <w:r w:rsidRPr="00EF2DA5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เพื่อพัฒนาคนไทยทุกกลุ่มวัยอย่างเป็นองค์รวมทั้งทางกายใจสติปัญญาอารมณ์คุณธรรมจริยธรรมและสถาบันทางสังคมมีบทบาทหลักในการพัฒนาคนให้มีคุณภาพ</w:t>
      </w:r>
    </w:p>
    <w:p w:rsid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EF2DA5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เพื่อพัฒนาเศรษฐกิจให้เติบโตอย่างมีเสถียรภาพคุณภาพและยั่งยืนมีความเชื่อมโยงกับเครือข่ายการผลิตสินค้าและบริการบนฐานปัญญานวัตกรรมและความคิดสร้างสรรค์ในภูมิภาคอาเซียนมีความมั่นคงทางอาหารและพลังงานการผลิตและการบริโภคเป็นมิตรต่อสิ่งแวดล้อมนำไปสู่การเป็นสังคมคาร์บอนต่ำ</w:t>
      </w:r>
    </w:p>
    <w:p w:rsidR="005529DF" w:rsidRDefault="00AE3780" w:rsidP="005529D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>28</w:t>
      </w:r>
    </w:p>
    <w:p w:rsidR="005529DF" w:rsidRPr="00EF2DA5" w:rsidRDefault="005529DF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F227E6" w:rsidRPr="00EF2DA5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4</w:t>
      </w:r>
      <w:r w:rsidRPr="00EF2DA5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เพื่อบริหารจัดการทรัพยากรธรรมชาติและสิ่งแวดล้อมให้เพียงพอต่อการรักษาสมดุลของระบบนิเวศและเป็นฐานที่มั่นคงของการพัฒนาประเทศ</w:t>
      </w:r>
    </w:p>
    <w:p w:rsidR="00F227E6" w:rsidRPr="00EF2DA5" w:rsidRDefault="00F227E6" w:rsidP="00F227E6">
      <w:pPr>
        <w:autoSpaceDE w:val="0"/>
        <w:autoSpaceDN w:val="0"/>
        <w:adjustRightInd w:val="0"/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EF2DA5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เป้าหมายหลัก</w:t>
      </w:r>
    </w:p>
    <w:p w:rsidR="00F227E6" w:rsidRPr="00EF2DA5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Pr="00EF2DA5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ความอยู่เย็นเป็นสุขและความสงบสุขของสังคมไทยเพิ่มขึ้นความเหลื่อมล้าในสังคมลดลงสัดส่วนผู้อยู่ใต้เส้นความยากจนลดลงและดัชนีภาพลักษณ์การคอร์รัปชั่นไม่ต่ำกว่า</w:t>
      </w:r>
      <w:r w:rsidR="001C416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proofErr w:type="gramStart"/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๕</w:t>
      </w:r>
      <w:r w:rsidR="001C416C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คะแนน</w:t>
      </w:r>
      <w:proofErr w:type="gramEnd"/>
    </w:p>
    <w:p w:rsidR="00F227E6" w:rsidRPr="00EF2DA5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2</w:t>
      </w:r>
      <w:r w:rsidRPr="00EF2DA5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คนไทยมีการเรียนรู้อย่างต่อเนื่องมีสุขภาวะดีขึ้นมีคุณธรรมจริยธรรมและสถาบันทางสังคมมีความเข้มแข็งมากขึ้น</w:t>
      </w:r>
    </w:p>
    <w:p w:rsidR="00F227E6" w:rsidRPr="00EF2DA5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EF2DA5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proofErr w:type="gramStart"/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เศรษฐกิจเติบโตในอัตราที่เหมาะสมตามศักยภาพของประเทศให้ความสำคัญกับการเพิ่มผลิตภาพรวมไม่ต่ำกว่าร้อยละ</w:t>
      </w:r>
      <w:r w:rsidR="001C416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๓</w:t>
      </w:r>
      <w:proofErr w:type="gramEnd"/>
      <w:r w:rsidR="001C416C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ต่อปีเพิ่มขีดความสามารถในการแข่งขันทางเศรษฐกิจของประเทศเพิ่มมูลค่าผลิตภัณฑ์ของวิสาหกิจขนาดกลางและขนาดย่อมต่อผลิตภัณฑ์มวลรวมในประเทศให้มีไม่ต่ำกว่าร้อยละ</w:t>
      </w:r>
      <w:r w:rsidR="001C416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๔๐</w:t>
      </w:r>
    </w:p>
    <w:p w:rsidR="00F227E6" w:rsidRPr="00EF2DA5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4</w:t>
      </w:r>
      <w:r w:rsidRPr="00EF2DA5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คุณภาพสิ่งแวดล้อมอยู่ในเกณฑ์มาตรฐานเพิ่มประสิทธิภาพการลดการปล่อยก๊าซเรือนกระจกรวมทั้งเพิ่มพื้นที่ป่าไม้เพื่อรักษาสมดุลของระบบนิเวศ</w:t>
      </w:r>
    </w:p>
    <w:p w:rsidR="00F227E6" w:rsidRPr="00EF2DA5" w:rsidRDefault="00F227E6" w:rsidP="00F227E6">
      <w:pPr>
        <w:autoSpaceDE w:val="0"/>
        <w:autoSpaceDN w:val="0"/>
        <w:adjustRightInd w:val="0"/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EF2DA5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ตัวชี้วัด</w:t>
      </w:r>
    </w:p>
    <w:p w:rsidR="00F227E6" w:rsidRPr="00EF2DA5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Pr="00EF2DA5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proofErr w:type="gramStart"/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ดัชนีความอยู่เย็นเป็นสุขดัชนีความสงบสุขสัดส่วนรายได้ระหว่างกลุ่มประชากรที่มีรายได้สูงสุดร้อยละ๑๐</w:t>
      </w:r>
      <w:r w:rsidR="00B66A45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กับกลุ่มที่มีรายได้น้อยร้อยละ</w:t>
      </w:r>
      <w:proofErr w:type="gramEnd"/>
      <w:r w:rsidR="008A6AC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๑๐</w:t>
      </w:r>
      <w:r w:rsidR="008A6ACC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สัดส่วนผู้อยู่ใต้เส้นความยากจนสัดส่วนแรงงานนอกระบบที่สามารถเข้าถึงการคุ้มครองทางสังคมและดัชนีภาพลักษณ์การคอร์รัปชั่น</w:t>
      </w:r>
    </w:p>
    <w:p w:rsidR="00F227E6" w:rsidRPr="00EF2DA5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2</w:t>
      </w:r>
      <w:r w:rsidRPr="00EF2DA5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จำนวนปีการศึกษาเฉลี่ยของคนไทยผู้เรียนทุกระดับการศึกษามีคุณธรรมจริยธรรมสัดส่วนประชากรที่เข้าถึงโครงข่ายคมนาคมและอินเทอร์เน็ตความเร็วสูงจานวนบุคลากรด้านการวิจัยและพัฒนาอัตราการป่วยด้วยโรคไม่ติดต่อและดัชนีความอบอุ่นของครอบครัว</w:t>
      </w:r>
    </w:p>
    <w:p w:rsidR="00F227E6" w:rsidRPr="00EF2DA5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EF2DA5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อัตราการเจริญเติบโตทางเศรษฐกิจอัตราเงินเฟ้อผลิตภาพการผลิตรวมอันดับความสามารถในการแข่งขันทางเศรษฐกิจของประเทศสัดส่วนมูลค่าผลิตภัณฑ์ของวิสาหกิจขนาดกลางและขนาดย่อมต่อผลิตภัณฑ์มวลรวมในประเทศ</w:t>
      </w:r>
    </w:p>
    <w:p w:rsidR="00F227E6" w:rsidRPr="00EF2DA5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4</w:t>
      </w:r>
      <w:r w:rsidRPr="00EF2DA5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คุณภาพน้ำและอากาศร้อยละของพื้นที่ป่าไม้ต่อพื้นที่ประเทศและสัดส่วนการปล่อยก๊าซเรือนกระจกต่อหัวเปรียบเทียบกับลาดับขั้นการพัฒนาที่แสดงโดยผลิตภัณฑ์มวลรวมในประเทศต่อหัว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</w:p>
    <w:p w:rsidR="00386CD9" w:rsidRPr="00EF2DA5" w:rsidRDefault="00386CD9" w:rsidP="00F227E6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227E6" w:rsidRPr="00EF2DA5" w:rsidRDefault="00F227E6" w:rsidP="00F227E6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ยุทธศาสตร์การพัฒนาที่สำคัญในระยะแผนพัฒนา</w:t>
      </w:r>
      <w:r w:rsidR="00550D8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EF2DA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ฯ</w:t>
      </w:r>
      <w:r w:rsidR="00550D8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EF2DA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ฉบับที่</w:t>
      </w:r>
      <w:r w:rsidR="00550D8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EF2DA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๑๑</w:t>
      </w:r>
      <w:r w:rsidR="00550D8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มีดังนี้</w:t>
      </w:r>
    </w:p>
    <w:p w:rsidR="00F227E6" w:rsidRPr="00EF2DA5" w:rsidRDefault="00F227E6" w:rsidP="00F227E6">
      <w:pPr>
        <w:autoSpaceDE w:val="0"/>
        <w:autoSpaceDN w:val="0"/>
        <w:adjustRightInd w:val="0"/>
        <w:spacing w:before="12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AC5BF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EF2DA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ยุทธศาสตร์การสร้างความเป็นธรรมในสังคม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ให้ความสำคัญกับ</w:t>
      </w:r>
    </w:p>
    <w:p w:rsidR="00F227E6" w:rsidRPr="00EF2DA5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1.</w:t>
      </w:r>
      <w:r w:rsidRPr="00EF2DA5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การสร้างความมั่นคงทางเศรษฐกิจและสังคมให้ทุกคนในสังคมไทยควบคู่กับการเสริมสร้างขีดความสามารถในการจัดการความเสี่ยงและสร้างโอกาสในชีวิตให้แก่ตนเอง</w:t>
      </w:r>
    </w:p>
    <w:p w:rsidR="00F227E6" w:rsidRPr="00EF2DA5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1.2</w:t>
      </w:r>
      <w:r w:rsidR="00D371C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การจัดบริการทางสังคมให้ทุกคนตามสิทธิขั้นพื้นฐานเน้นการสร้างภูมิคุ้มกันระดับปัจเจกและสร้างการมีส่วนร่วมในกระบวนการตัดสินใจในการพัฒนาประเทศ</w:t>
      </w:r>
    </w:p>
    <w:p w:rsidR="00F227E6" w:rsidRPr="00EF2DA5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1.3 การเสริมสร้างพลังให้ทุกภาคส่วนสามารถเพิ่มทางเลือกการใช้ชีวิตในสังคมและมีส่วนร่วมในเชิงเศรษฐกิจสังคมและการเมืองได้อย่างมีคุณค่าและศักดิ์ศรี</w:t>
      </w:r>
    </w:p>
    <w:p w:rsidR="00F227E6" w:rsidRPr="00EF2DA5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</w:rPr>
        <w:t>1.4</w:t>
      </w:r>
      <w:r w:rsidR="00015F2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การสานสร้างความสัมพันธ์ของคนในสังคมให้มีคุณค่าร่วมและตระหนักถึงผลประโยชน์ของสังคมและเสริมสร้างการบริหารราชการแผ่นดินที่มีประสิทธิภาพโปร่งใสมีระบบตรวจสอบและการรับผิดชอบที่รัดกุม</w:t>
      </w:r>
    </w:p>
    <w:p w:rsidR="00F227E6" w:rsidRPr="00EF2DA5" w:rsidRDefault="00F227E6" w:rsidP="00F227E6">
      <w:pPr>
        <w:autoSpaceDE w:val="0"/>
        <w:autoSpaceDN w:val="0"/>
        <w:adjustRightInd w:val="0"/>
        <w:spacing w:before="12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2. </w:t>
      </w:r>
      <w:r w:rsidRPr="00EF2DA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ยุทธศาสตร์การพัฒนาคนสู่สังคมแห่งการเรียนรู้ตลอดชีวิตอย่างยั่งยืน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ให้ความสำคัญกับ</w:t>
      </w:r>
    </w:p>
    <w:p w:rsidR="00F227E6" w:rsidRPr="00EF2DA5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2.1 การปรับโครงสร้างและการกระจายตัวประชากรให้เหมาะสม</w:t>
      </w:r>
    </w:p>
    <w:p w:rsidR="0053104B" w:rsidRDefault="00AE3780" w:rsidP="0053104B">
      <w:pPr>
        <w:spacing w:after="0" w:line="240" w:lineRule="auto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29</w:t>
      </w:r>
    </w:p>
    <w:p w:rsidR="0053104B" w:rsidRDefault="0053104B" w:rsidP="00F227E6">
      <w:pPr>
        <w:spacing w:after="0" w:line="240" w:lineRule="auto"/>
        <w:ind w:firstLine="360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F227E6" w:rsidRPr="00EF2DA5" w:rsidRDefault="00F227E6" w:rsidP="00F227E6">
      <w:pPr>
        <w:spacing w:after="0" w:line="240" w:lineRule="auto"/>
        <w:ind w:firstLine="360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2.2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การพัฒนาคุณภาพคนไทยให้มีภูมิคุ้มกันต่อการเปลี่ยนแปลง</w:t>
      </w:r>
    </w:p>
    <w:p w:rsidR="00F227E6" w:rsidRPr="00EF2DA5" w:rsidRDefault="00F227E6" w:rsidP="00F227E6">
      <w:pPr>
        <w:spacing w:after="0" w:line="240" w:lineRule="auto"/>
        <w:ind w:firstLine="360"/>
        <w:jc w:val="both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2.3 การส่งเสริมการลดปัจจัยเสี่ยงด้านสุขภาพอย่างเป็นองค์รวม</w:t>
      </w:r>
    </w:p>
    <w:p w:rsidR="00F227E6" w:rsidRPr="00EF2DA5" w:rsidRDefault="00F227E6" w:rsidP="00F227E6">
      <w:pPr>
        <w:spacing w:after="0" w:line="240" w:lineRule="auto"/>
        <w:ind w:firstLine="360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2.4 การส่งเสริมการเรียนรู้ตลอดชีวิต</w:t>
      </w:r>
    </w:p>
    <w:p w:rsidR="00F227E6" w:rsidRPr="00EF2DA5" w:rsidRDefault="00F227E6" w:rsidP="00F227E6">
      <w:pPr>
        <w:spacing w:after="0" w:line="240" w:lineRule="auto"/>
        <w:ind w:firstLine="360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2.5 การเสริมสร้างความเข้มแข็งของสถาบันทางสังคม</w:t>
      </w:r>
    </w:p>
    <w:p w:rsidR="00F227E6" w:rsidRPr="00EF2DA5" w:rsidRDefault="00F227E6" w:rsidP="00F227E6">
      <w:pPr>
        <w:spacing w:before="120"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3. </w:t>
      </w:r>
      <w:r w:rsidRPr="00EF2DA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ยุทธศาสตร์ความเข้มแข็งภาคเกษตรความมั่นคงของอาหารและพลังงาน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ให้ความสำคัญกับ</w:t>
      </w:r>
    </w:p>
    <w:p w:rsidR="00F227E6" w:rsidRPr="00EF2DA5" w:rsidRDefault="00F227E6" w:rsidP="00F227E6">
      <w:pPr>
        <w:spacing w:after="0" w:line="240" w:lineRule="auto"/>
        <w:ind w:firstLine="360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3.1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การพัฒนาทรัพยากรธรรมชาติที่เป็นฐานการผลิตภาคเกษตรให้เข้มแข็งและยั่งยืน</w:t>
      </w:r>
    </w:p>
    <w:p w:rsidR="00F227E6" w:rsidRPr="00EF2DA5" w:rsidRDefault="00F227E6" w:rsidP="00F227E6">
      <w:pPr>
        <w:spacing w:after="0" w:line="240" w:lineRule="auto"/>
        <w:ind w:firstLine="360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3.2 การเพิ่มประสิทธิภาพและศักยภาพการผลิตภาคเกษตร</w:t>
      </w:r>
    </w:p>
    <w:p w:rsidR="00F227E6" w:rsidRPr="00EF2DA5" w:rsidRDefault="00F227E6" w:rsidP="00F227E6">
      <w:pPr>
        <w:spacing w:after="0" w:line="240" w:lineRule="auto"/>
        <w:ind w:firstLine="360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3.3 การสร้างมูลค่าเพิ่มผลผลิตทางการเกษตรตลอดห่วงโซ่การผลิต</w:t>
      </w:r>
    </w:p>
    <w:p w:rsidR="00F227E6" w:rsidRPr="00EF2DA5" w:rsidRDefault="00F227E6" w:rsidP="00F227E6">
      <w:pPr>
        <w:spacing w:after="0" w:line="240" w:lineRule="auto"/>
        <w:ind w:firstLine="360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3.4 การสร้างความมั่นคงในอาชีพและรายได้ให้แก่เกษตรกร</w:t>
      </w:r>
    </w:p>
    <w:p w:rsidR="00F227E6" w:rsidRPr="00EF2DA5" w:rsidRDefault="00F227E6" w:rsidP="00F227E6">
      <w:pPr>
        <w:spacing w:after="0" w:line="240" w:lineRule="auto"/>
        <w:ind w:firstLine="360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3.5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การสร้างความมั่นคงด้านอาหารและพัฒนาพลังงานชีวภาพในระดับครัวเรือนและชุมชน</w:t>
      </w:r>
    </w:p>
    <w:p w:rsidR="00F227E6" w:rsidRPr="00EF2DA5" w:rsidRDefault="00F227E6" w:rsidP="00F227E6">
      <w:pPr>
        <w:spacing w:after="0" w:line="240" w:lineRule="auto"/>
        <w:ind w:left="360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3.6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การสร้างความมั่นคงด้านพลังงานชีวภาพเพื่อสนับสนุนการพัฒนาประเทศและความเข้มแข็งภาคเกษตร</w:t>
      </w:r>
    </w:p>
    <w:p w:rsidR="00F227E6" w:rsidRPr="00EF2DA5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3.7 การปรับระบบบริหารจัดการภาครัฐเพื่อเสริมสร้างความมั่นคงด้านอาหารและพลังงาน</w:t>
      </w:r>
    </w:p>
    <w:p w:rsidR="00F227E6" w:rsidRPr="00EF2DA5" w:rsidRDefault="00F227E6" w:rsidP="00F227E6">
      <w:pPr>
        <w:spacing w:before="120"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4. </w:t>
      </w:r>
      <w:r w:rsidRPr="00EF2DA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ยุทธศาสตร์การปรับโครงสร้างเศรษฐกิจสู่การเติบโตอย่างมีคุณภาพและยั่งยืน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ให้ความสำคัญกับ</w:t>
      </w:r>
    </w:p>
    <w:p w:rsidR="00F227E6" w:rsidRPr="00EF2DA5" w:rsidRDefault="00F227E6" w:rsidP="00F227E6">
      <w:pPr>
        <w:spacing w:after="0" w:line="240" w:lineRule="auto"/>
        <w:ind w:firstLine="360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4.1 การปรับโครงสร้างเศรษฐกิจสู่การพัฒนาที่มีคุณภาพและยั่งยืน</w:t>
      </w:r>
    </w:p>
    <w:p w:rsidR="00F227E6" w:rsidRPr="00EF2DA5" w:rsidRDefault="00F227E6" w:rsidP="00F227E6">
      <w:pPr>
        <w:spacing w:after="0" w:line="240" w:lineRule="auto"/>
        <w:ind w:firstLine="360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4.2 การพัฒนาวิทยาศาสตร์เทคโนโลยีวิจัยและนวัตกรรม</w:t>
      </w:r>
    </w:p>
    <w:p w:rsidR="00F227E6" w:rsidRPr="00EF2DA5" w:rsidRDefault="00F227E6" w:rsidP="00F227E6">
      <w:pPr>
        <w:spacing w:after="0" w:line="240" w:lineRule="auto"/>
        <w:ind w:firstLine="360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4.3 การพัฒนาขีดความสามารถในการแข่งขันที่มีประสิทธิภาพเท่าเทียมและเป็นธรรม</w:t>
      </w:r>
    </w:p>
    <w:p w:rsidR="00F227E6" w:rsidRPr="00EF2DA5" w:rsidRDefault="00F227E6" w:rsidP="00F227E6">
      <w:pPr>
        <w:spacing w:after="0" w:line="240" w:lineRule="auto"/>
        <w:ind w:firstLine="360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4.4 การบริหารจัดการเศรษฐกิจส่วนรวมอย่างมีเสถียรภาพ</w:t>
      </w:r>
    </w:p>
    <w:p w:rsidR="00F227E6" w:rsidRPr="00EF2DA5" w:rsidRDefault="00F227E6" w:rsidP="00F227E6">
      <w:pPr>
        <w:spacing w:before="120"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5. ยุทธศาสตร์การสร้างความเชื่อมโยงกับประเทศในภูมิภาคเพื่อความมั่นคงทางเศรษฐกิจและสังคม</w:t>
      </w:r>
    </w:p>
    <w:p w:rsidR="00F227E6" w:rsidRPr="00EF2DA5" w:rsidRDefault="00F227E6" w:rsidP="00F227E6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ให้ความสำคัญกับ</w:t>
      </w:r>
    </w:p>
    <w:p w:rsidR="00F227E6" w:rsidRPr="00EF2DA5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5.1 การพัฒนาความเชื่อมโยงด้านการขนส่งและระบบ</w:t>
      </w:r>
      <w:proofErr w:type="spellStart"/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โล</w:t>
      </w:r>
      <w:proofErr w:type="spellEnd"/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จิ</w:t>
      </w:r>
      <w:proofErr w:type="spellStart"/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สติกส์</w:t>
      </w:r>
      <w:proofErr w:type="spellEnd"/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ภายใต้กรอบความร่วมมือในอนุภูมิภาคต่างๆ</w:t>
      </w:r>
    </w:p>
    <w:p w:rsidR="00F227E6" w:rsidRPr="00EF2DA5" w:rsidRDefault="00F227E6" w:rsidP="00F227E6">
      <w:pPr>
        <w:spacing w:after="0" w:line="240" w:lineRule="auto"/>
        <w:ind w:firstLine="360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5.2 การพัฒนาฐานลงทุนโดยเพิ่มขีดความสามารถในการแข่งขันระดับอนุภูมิภาค</w:t>
      </w:r>
    </w:p>
    <w:p w:rsidR="00F227E6" w:rsidRPr="00EF2DA5" w:rsidRDefault="00F227E6" w:rsidP="00F227E6">
      <w:pPr>
        <w:spacing w:after="0" w:line="240" w:lineRule="auto"/>
        <w:ind w:firstLine="360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5.3 การสร้างความพร้อมในการเข้าสู่ประชาคมอาเซียน</w:t>
      </w:r>
    </w:p>
    <w:p w:rsidR="00386CD9" w:rsidRPr="00EF2DA5" w:rsidRDefault="00F227E6" w:rsidP="00F227E6">
      <w:pPr>
        <w:spacing w:after="0" w:line="240" w:lineRule="auto"/>
        <w:ind w:firstLine="360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5.4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การเข้าร่วมเป็นภาคีความร่วมมือระหว่างประเทศและภูมิภาคภายใต้บทบาทที่สร้างสรรค์เป็นทางเลือกใน</w:t>
      </w:r>
    </w:p>
    <w:p w:rsidR="00F227E6" w:rsidRPr="00EF2DA5" w:rsidRDefault="00F227E6" w:rsidP="001549DB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การดำเนินนโยบายระหว่างประเทศในเวทีโลก</w:t>
      </w:r>
    </w:p>
    <w:p w:rsidR="00F227E6" w:rsidRPr="00EF2DA5" w:rsidRDefault="00F227E6" w:rsidP="00F227E6">
      <w:pPr>
        <w:spacing w:after="0" w:line="240" w:lineRule="auto"/>
        <w:ind w:firstLine="36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5.5 การสร้างความเป็นหุ้นส่วนทางเศรษฐกิจในภูมิภาคด้านการพัฒนาทรัพยากรมนุษย์การเคลื่อนย้ายแรงงานและการส่งเสริมแรงงานไทยในต่างประเทศ</w:t>
      </w:r>
    </w:p>
    <w:p w:rsidR="00F227E6" w:rsidRPr="00EF2DA5" w:rsidRDefault="00F227E6" w:rsidP="00F227E6">
      <w:pPr>
        <w:spacing w:after="0" w:line="240" w:lineRule="auto"/>
        <w:ind w:firstLine="360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5.6 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การมีส่วนร่วมอย่างสำคัญในการสร้างสังคมนานาชาติที่มีคุณภาพชีวิตป้องกันภัยจากการก่อการร้ายและ</w:t>
      </w:r>
    </w:p>
    <w:p w:rsidR="00F227E6" w:rsidRPr="00EF2DA5" w:rsidRDefault="00F227E6" w:rsidP="001549DB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อาชญากรรมยาเสพติดภัยพิบัติและการแพร่ระบาดของโรคภัย</w:t>
      </w:r>
    </w:p>
    <w:p w:rsidR="00F227E6" w:rsidRPr="00EF2DA5" w:rsidRDefault="00F227E6" w:rsidP="00F227E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5.7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การเสริมสร้างความร่วมมือที่ดีระหว่างประเทศในการสนับสนุนการเจริญเติบโตทางเศรษฐกิจอย่างมี</w:t>
      </w:r>
    </w:p>
    <w:p w:rsidR="00F227E6" w:rsidRPr="00EF2DA5" w:rsidRDefault="00F227E6" w:rsidP="00F227E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จริยธรรมและไม่ส่งผลกระทบต่อสิ่งแวดล้อมพร้อมทั้งเปิดรับความร่วมมือกับองค์กรระหว่างประเทศที่ไม่</w:t>
      </w:r>
    </w:p>
    <w:p w:rsidR="00F227E6" w:rsidRPr="00EF2DA5" w:rsidRDefault="00F227E6" w:rsidP="00F227E6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แสวงหากำไร</w:t>
      </w:r>
    </w:p>
    <w:p w:rsidR="00F227E6" w:rsidRPr="00EF2DA5" w:rsidRDefault="00F227E6" w:rsidP="00F227E6">
      <w:pPr>
        <w:spacing w:after="0" w:line="240" w:lineRule="auto"/>
        <w:ind w:left="360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5.8 การเร่งรัดการใช้ประโยชน์จากข้อตกลงการค้าเสรีที่มีผลบังคับใช้แล้ว</w:t>
      </w:r>
    </w:p>
    <w:p w:rsidR="00F227E6" w:rsidRPr="00EF2DA5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5.9 การส่งเสริมให้ประเทศไทยเป็นฐานการลงทุนและการประกอบธุรกิจในเอเชียรวมทั้งเป็นฐานความ</w:t>
      </w:r>
    </w:p>
    <w:p w:rsidR="00F227E6" w:rsidRPr="00EF2DA5" w:rsidRDefault="00F227E6" w:rsidP="001549DB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ร่วมมือในการพัฒนาภูมิภาค</w:t>
      </w:r>
    </w:p>
    <w:p w:rsidR="00F227E6" w:rsidRPr="00EF2DA5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5.10 การปรับปรุงและเสริมสร้างความเข้มแข็งของภาคีการพัฒนาภายในประเทศตั้งแต่ระดับชุมชนท้องถิ่น</w:t>
      </w:r>
    </w:p>
    <w:p w:rsidR="001549DB" w:rsidRDefault="001549DB" w:rsidP="00F227E6">
      <w:pPr>
        <w:autoSpaceDE w:val="0"/>
        <w:autoSpaceDN w:val="0"/>
        <w:adjustRightInd w:val="0"/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A46F02" w:rsidRDefault="00A46F02" w:rsidP="001549DB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1549DB" w:rsidRPr="001549DB" w:rsidRDefault="00AE3780" w:rsidP="001549DB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30</w:t>
      </w:r>
    </w:p>
    <w:p w:rsidR="001549DB" w:rsidRDefault="001549DB" w:rsidP="00F227E6">
      <w:pPr>
        <w:autoSpaceDE w:val="0"/>
        <w:autoSpaceDN w:val="0"/>
        <w:adjustRightInd w:val="0"/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227E6" w:rsidRPr="00EF2DA5" w:rsidRDefault="00F227E6" w:rsidP="00F227E6">
      <w:pPr>
        <w:autoSpaceDE w:val="0"/>
        <w:autoSpaceDN w:val="0"/>
        <w:adjustRightInd w:val="0"/>
        <w:spacing w:before="120"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6. ยุทธศาสตร์การจัดการทรัพยากรธรรมชาติและสิ่งแวดล้อมอย่างยั่งยืน</w:t>
      </w: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ให้ความสำคัญกับ</w:t>
      </w:r>
    </w:p>
    <w:p w:rsidR="00F227E6" w:rsidRPr="00EF2DA5" w:rsidRDefault="00F227E6" w:rsidP="00F227E6">
      <w:pPr>
        <w:spacing w:after="0" w:line="240" w:lineRule="auto"/>
        <w:ind w:left="360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6.1 การอนุรักษ์ฟื้นฟูและสร้างความมั่นคงของฐานทรัพยากรธรรมชาติและสิ่งแวดล้อม</w:t>
      </w:r>
    </w:p>
    <w:p w:rsidR="00F227E6" w:rsidRPr="00EF2DA5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6.2 การปรับกระบวนทัศน์การพัฒนาและขับเคลื่อนประเทศเพื่อเตรียมพร้อมไปสู่การเป็นเศรษฐกิจและสังคม</w:t>
      </w:r>
    </w:p>
    <w:p w:rsidR="00F227E6" w:rsidRPr="00EF2DA5" w:rsidRDefault="00F227E6" w:rsidP="00A46F02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คาร์บอนต่ำและเป็นมิตรกับสิ่งแวดล้อม</w:t>
      </w:r>
    </w:p>
    <w:p w:rsidR="00F227E6" w:rsidRPr="00EF2DA5" w:rsidRDefault="00F227E6" w:rsidP="00F227E6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6.3 การยกระดับขีดความสามารถในการรองรับและปรับตัวต่อการเปลี่ยนแปลงสภาพภูมิอากาศเพื่อให้สังคมมี</w:t>
      </w:r>
    </w:p>
    <w:p w:rsidR="00F227E6" w:rsidRPr="00EF2DA5" w:rsidRDefault="00F227E6" w:rsidP="00A46F02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ภูมิคุ้มกัน</w:t>
      </w:r>
    </w:p>
    <w:p w:rsidR="00F227E6" w:rsidRPr="00EF2DA5" w:rsidRDefault="00F227E6" w:rsidP="00F227E6">
      <w:pPr>
        <w:spacing w:after="0" w:line="240" w:lineRule="auto"/>
        <w:ind w:left="360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6.4 การเตรียมความพร้อมรองรับกับภัยพิบัติทางธรรมชาติ</w:t>
      </w:r>
    </w:p>
    <w:p w:rsidR="00F227E6" w:rsidRPr="00EF2DA5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6.5 การสร้างภูมิคุ้มกันด้านการค้าจากเงื่อนไขด้านสิ่งแวดล้อมและวิกฤตจากการเปลี่ยนแปลงสภาพภูมิอากาศ</w:t>
      </w:r>
    </w:p>
    <w:p w:rsidR="00F227E6" w:rsidRPr="00EF2DA5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6.6 การเพิ่มบทบาทประเทศไทยในเวทีประชาคมโลกที่เกี่ยวข้องกับกรอบความตกลงและพันธกรณีด้าน</w:t>
      </w:r>
    </w:p>
    <w:p w:rsidR="00F227E6" w:rsidRPr="00EF2DA5" w:rsidRDefault="00F227E6" w:rsidP="00A46F02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สิ่งแวดล้อมระหว่างประเทศ</w:t>
      </w:r>
    </w:p>
    <w:p w:rsidR="00F227E6" w:rsidRPr="00EF2DA5" w:rsidRDefault="00F227E6" w:rsidP="00F227E6">
      <w:pPr>
        <w:spacing w:after="0" w:line="240" w:lineRule="auto"/>
        <w:ind w:left="360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6.7 การควบคุมและลดมลพิษ</w:t>
      </w:r>
    </w:p>
    <w:p w:rsidR="00F227E6" w:rsidRPr="00EF2DA5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IT๙" w:eastAsia="Times New Roman" w:hAnsi="TH SarabunIT๙" w:cs="TH SarabunIT๙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6.8 การพัฒนาระบบการบริหารจัดการทรัพยากรธรรมชาติและสิ่งแวดล้อมให้มีประสิทธิภาพโปร่งใสและเป็น</w:t>
      </w:r>
    </w:p>
    <w:p w:rsidR="00F227E6" w:rsidRDefault="00F227E6" w:rsidP="00A46F02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ธรรมอย่าง</w:t>
      </w:r>
      <w:proofErr w:type="spellStart"/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บูรณา</w:t>
      </w:r>
      <w:proofErr w:type="spellEnd"/>
      <w:r w:rsidRPr="00EF2DA5">
        <w:rPr>
          <w:rFonts w:ascii="TH SarabunIT๙" w:eastAsia="Times New Roman" w:hAnsi="TH SarabunIT๙" w:cs="TH SarabunIT๙"/>
          <w:sz w:val="32"/>
          <w:szCs w:val="32"/>
          <w:cs/>
        </w:rPr>
        <w:t>การ</w:t>
      </w:r>
    </w:p>
    <w:p w:rsidR="006F5E48" w:rsidRDefault="006F5E48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6F5E48" w:rsidRDefault="00A27FA7" w:rsidP="00503DFF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823589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ยุ</w:t>
      </w:r>
      <w:r w:rsidR="00823589" w:rsidRPr="00823589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ท</w:t>
      </w:r>
      <w:r w:rsidRPr="00823589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ธศาสตร์การเข้าสู่ประชาคมอาเซียนในปี 2558 ของประเทศไทย</w:t>
      </w:r>
    </w:p>
    <w:p w:rsidR="004A5006" w:rsidRDefault="004A5006" w:rsidP="00503DFF">
      <w:pPr>
        <w:autoSpaceDE w:val="0"/>
        <w:autoSpaceDN w:val="0"/>
        <w:adjustRightInd w:val="0"/>
        <w:spacing w:after="0" w:line="240" w:lineRule="auto"/>
        <w:ind w:firstLine="36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รัฐบาลได้มอบหมายให้สำนักงานคณะกรรมการ</w:t>
      </w:r>
      <w:r w:rsidR="0018544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พัฒนาการเศรษฐกิจ และสังคมแห่งชาติ</w:t>
      </w:r>
      <w:r w:rsidR="0022076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(</w:t>
      </w:r>
      <w:proofErr w:type="spellStart"/>
      <w:r w:rsidR="0022076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สศช.</w:t>
      </w:r>
      <w:proofErr w:type="spellEnd"/>
      <w:r w:rsidR="0022076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) </w:t>
      </w:r>
      <w:proofErr w:type="spellStart"/>
      <w:r w:rsidR="0022076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บูรณา</w:t>
      </w:r>
      <w:proofErr w:type="spellEnd"/>
      <w:r w:rsidR="0022076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การแนวทางการดำเนิน</w:t>
      </w:r>
      <w:r w:rsidR="000627D5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การของหน่วยงาน</w:t>
      </w:r>
      <w:r w:rsidR="00B92B33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ภาครัฐที่เกี่ยวข้องเพื่อเตรียมความพร้อมของประเทศ</w:t>
      </w:r>
      <w:r w:rsidR="00287EA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ในการร่วมผลักดันให้เกิดการสร้างประชาคมอาเซียนภายในปี</w:t>
      </w:r>
      <w:r w:rsidR="00FE75F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พ.ศ. 2558 เพื่อให้เกิดความชัดเจน</w:t>
      </w:r>
      <w:r w:rsidR="005D38D7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ในการเตรียมการรองรับผลกระทบและแผนการดำเนินงาน</w:t>
      </w:r>
      <w:r w:rsidR="00E4365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ที่เป็นรูปธรรมของหน่วยงานภาครัฐที่</w:t>
      </w:r>
      <w:r w:rsidR="0064370E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เกี่ยวข้อง และใช้โอกาส</w:t>
      </w:r>
      <w:r w:rsidR="00CC5013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จากความร่วมมือในอาเซียนเสริมสร้</w:t>
      </w:r>
      <w:r w:rsidR="007D0A9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า</w:t>
      </w:r>
      <w:r w:rsidR="00CC5013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งศักยภาพการแข่งขันของประเทศและส่งเสริม</w:t>
      </w:r>
      <w:r w:rsidR="004F612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การพัฒนาคุณภาพชีวิตและความเป็นอยู่ของประชาชนประกอบกับความตื่นตัวในการรับรู้ เรื่องประชาคมอาเซียนที่มากขึ้นในทุกภาคส่วน</w:t>
      </w:r>
    </w:p>
    <w:p w:rsidR="004F6121" w:rsidRDefault="004F6121" w:rsidP="00503DFF">
      <w:pPr>
        <w:autoSpaceDE w:val="0"/>
        <w:autoSpaceDN w:val="0"/>
        <w:adjustRightInd w:val="0"/>
        <w:spacing w:after="0" w:line="240" w:lineRule="auto"/>
        <w:ind w:firstLine="36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การเตรียมความพร้อมและใช้โอกาสจากการรวมตัวทางเศรษฐกิจ สังคมและวัฒนธรรมการเมืองและความมั่นคงของอาเซียน และการเชื่อมโยงภายในภูมิภาคทั้</w:t>
      </w:r>
      <w:r w:rsidR="00590827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งด้านโครงสร้างพื้นฐาน</w:t>
      </w:r>
      <w:r w:rsidR="00E42C28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กฎระเบียบ และประชาชน จะเป็นการเสริมสร้างขีดความสามารถในการแข่งขันของประเทศ ยกระดับคุณภาพชีวิต</w:t>
      </w:r>
      <w:r w:rsidR="00E20928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และสวัสดิการของประชาชนที่ดีขึ้น รวมทั้งสร้างความร่วมมือในการแก้ไขปัญหาความขัดแย้งและความมั่นคงในรูปแบบต่างๆ เป็นหลักการสำคัญที่นำมาซึ่งการกำหนดยุทธศาสตร์การเข้าสู่ประชาคมอาเซียน ปี 2558 ภายใต้แนวทางการพัฒนา 8 ยุทธศาสตร์</w:t>
      </w:r>
    </w:p>
    <w:p w:rsidR="007C0FE9" w:rsidRDefault="007C0FE9" w:rsidP="00503DFF">
      <w:pPr>
        <w:autoSpaceDE w:val="0"/>
        <w:autoSpaceDN w:val="0"/>
        <w:adjustRightInd w:val="0"/>
        <w:spacing w:before="120"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7C0FE9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วิสัยทัศน์</w:t>
      </w: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“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ประเทศไทยเป็นสมาชิกที่เข้มแข็งและสนับสนุนคุณภาพชีวิต</w:t>
      </w:r>
      <w:r w:rsidR="00F00B8B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ที่ดีของประชาชนอาเซียนร่วมกัน</w:t>
      </w:r>
      <w: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”</w:t>
      </w:r>
    </w:p>
    <w:p w:rsidR="000B1D12" w:rsidRDefault="000B1D12" w:rsidP="00503DFF">
      <w:pPr>
        <w:autoSpaceDE w:val="0"/>
        <w:autoSpaceDN w:val="0"/>
        <w:adjustRightInd w:val="0"/>
        <w:spacing w:before="120"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ยุทธศาสตร์ที่</w:t>
      </w:r>
      <w:r w:rsidR="00503DFF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  </w:t>
      </w: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1 การเสริมสร้างความสามารถในการแข่งขันของสินค้า บริการ การค้า และการลงทุน</w:t>
      </w:r>
      <w:r w:rsidR="00BB3350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="00BB3350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มีเป้าหมายในการพัฒนาศักยภาพภาคการผลิต บริการ การค้า และการลงทุน</w:t>
      </w:r>
      <w:r w:rsidR="00111AF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เพื่อรองรับ</w:t>
      </w:r>
      <w:r w:rsidR="006C2926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การเปิดเสรีและใช้โอกาสจากการเป็นตลาดและฐานการผลิตเดียว</w:t>
      </w:r>
    </w:p>
    <w:p w:rsidR="002D5552" w:rsidRDefault="002D5552" w:rsidP="00503DFF">
      <w:pPr>
        <w:autoSpaceDE w:val="0"/>
        <w:autoSpaceDN w:val="0"/>
        <w:adjustRightInd w:val="0"/>
        <w:spacing w:before="120"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ยุทธศาสตร์ที่</w:t>
      </w:r>
      <w:r w:rsidR="00503DFF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  </w:t>
      </w: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2 การพัฒนาคุณภาพชีวิตและการคุ้มครองทางสังคม 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มีเป้าหมายให้ประชนได้รับการคุ้มครองทางสังคมและประกันความเสี่ยง มีสภาพแวดล้อมความเป็นอยู</w:t>
      </w:r>
      <w:r w:rsidR="000639B3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่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ที่มั่นคงและปลอดภัย</w:t>
      </w:r>
    </w:p>
    <w:p w:rsidR="00CC309B" w:rsidRDefault="00CC309B" w:rsidP="00503DFF">
      <w:pPr>
        <w:autoSpaceDE w:val="0"/>
        <w:autoSpaceDN w:val="0"/>
        <w:adjustRightInd w:val="0"/>
        <w:spacing w:before="120"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ยุทธศาสตร์ที่</w:t>
      </w:r>
      <w:r w:rsidR="00503DFF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  </w:t>
      </w:r>
      <w:r w:rsidRPr="00CC309B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3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การพัฒนา</w:t>
      </w:r>
      <w:r w:rsidR="000639B3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โครงสร้างพื้นฐาน</w:t>
      </w:r>
      <w:proofErr w:type="spellStart"/>
      <w:r w:rsidR="000639B3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และโล</w:t>
      </w:r>
      <w:proofErr w:type="spellEnd"/>
      <w:r w:rsidR="000639B3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จิ</w:t>
      </w:r>
      <w:proofErr w:type="spellStart"/>
      <w:r w:rsidR="000639B3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สติกส์</w:t>
      </w:r>
      <w:proofErr w:type="spellEnd"/>
      <w:r w:rsidR="000639B3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="000639B3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มีเป้าหมายในการพัฒนาโครงสร้างพื้นฐานให้มีความเชื่อมโยง และมีขีดความสามารถในการรองรับ พร้อมทั้งมีกฎ ระเบียบที่อำนวยความสะดวก</w:t>
      </w:r>
      <w:r w:rsidR="00B959C5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ทั้งการค้าและการลงทุน</w:t>
      </w:r>
    </w:p>
    <w:p w:rsidR="00851EA7" w:rsidRPr="00851EA7" w:rsidRDefault="00AE3780" w:rsidP="00851EA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31</w:t>
      </w:r>
    </w:p>
    <w:p w:rsidR="00851EA7" w:rsidRDefault="00851EA7" w:rsidP="00503DFF">
      <w:pPr>
        <w:autoSpaceDE w:val="0"/>
        <w:autoSpaceDN w:val="0"/>
        <w:adjustRightInd w:val="0"/>
        <w:spacing w:before="120"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B959C5" w:rsidRDefault="00B959C5" w:rsidP="00503DFF">
      <w:pPr>
        <w:autoSpaceDE w:val="0"/>
        <w:autoSpaceDN w:val="0"/>
        <w:adjustRightInd w:val="0"/>
        <w:spacing w:before="120"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ยุทธศาสตร์ที่</w:t>
      </w:r>
      <w:r w:rsidR="00503DFF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  </w:t>
      </w:r>
      <w:r w:rsidRPr="00B959C5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4 การพัฒนาทรัพยากรมนุษย์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มีเป้าหมายในการพัฒนามาตรฐานการศึกษาอาเซียน รวมทั้งทักษะ ฝีมือ และภาษา กลุ่มเป้าหมายที่สำคัญ ได้แก่ การศึกษาแรงงาน/ผู้ประกอบการ และเจ้าหน้าที่รัฐ</w:t>
      </w:r>
    </w:p>
    <w:p w:rsidR="00E774CB" w:rsidRDefault="00E774CB" w:rsidP="00503DFF">
      <w:pPr>
        <w:autoSpaceDE w:val="0"/>
        <w:autoSpaceDN w:val="0"/>
        <w:adjustRightInd w:val="0"/>
        <w:spacing w:before="120"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ยุทธศาสตร์ที่</w:t>
      </w:r>
      <w:r w:rsidR="00503DFF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  </w:t>
      </w:r>
      <w:r w:rsidRPr="00B201F0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5 การพัฒนากฎหมาย กฎ และระเบียบ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มีเป้าหมาย</w:t>
      </w:r>
      <w:r w:rsidR="00B03C67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ในการปรับปรุงกฎหมาย กฎระเบียบ ที่อำนวยความสะดวกการค้า การลงทุน และสอดรับกับพันธกรณีและข้อตกลงต่างๆ</w:t>
      </w:r>
    </w:p>
    <w:p w:rsidR="006F33CA" w:rsidRDefault="006F33CA" w:rsidP="00503DFF">
      <w:pPr>
        <w:autoSpaceDE w:val="0"/>
        <w:autoSpaceDN w:val="0"/>
        <w:adjustRightInd w:val="0"/>
        <w:spacing w:before="120"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ยุทธศาสตร์ที่</w:t>
      </w:r>
      <w:r w:rsidR="00503DFF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  </w:t>
      </w:r>
      <w:r w:rsidRPr="006F33CA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6 การสร้างความรู้ ความเข้าใจ และความตระหนักถึงความสำคัญของอาเซียน</w:t>
      </w: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มีเป้าหมายให้ประชาชนทุกกลุ่มเข้าใจและตระหนักรู้ถึงความสำคัญ</w:t>
      </w:r>
      <w:r w:rsidR="00C07488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ของการเป็นประชาคมอาเซียนโดยมีกลุ่มเป้าหมายที่สำคัญได้แก่ ภาคประชาชน</w:t>
      </w:r>
      <w:r w:rsidR="00BB295E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ภาคแรงงาน/ผู้ประกอบการ และภาครัฐ</w:t>
      </w:r>
    </w:p>
    <w:p w:rsidR="0005682B" w:rsidRDefault="0005682B" w:rsidP="00CF2DF5">
      <w:pPr>
        <w:autoSpaceDE w:val="0"/>
        <w:autoSpaceDN w:val="0"/>
        <w:adjustRightInd w:val="0"/>
        <w:spacing w:before="120"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ยุทธศาสตร์ที่</w:t>
      </w:r>
      <w:r w:rsidR="00503DFF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  </w:t>
      </w:r>
      <w:r w:rsidRPr="0005682B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7 การเสริมสร้างความมั่นคง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มีเป้าหมายในการสร้างความร่วมมือด้านการเมืองและความมั่นคงเพื่อนำไปสู่ภูมิภาค</w:t>
      </w:r>
      <w:r w:rsidR="00AF0A3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ที่มีบรรทัดฐาน เอกภาพ และสันติภาพร่วมกัน</w:t>
      </w:r>
    </w:p>
    <w:p w:rsidR="00AF0A3D" w:rsidRPr="006F33CA" w:rsidRDefault="00AF0A3D" w:rsidP="00503DFF">
      <w:pPr>
        <w:autoSpaceDE w:val="0"/>
        <w:autoSpaceDN w:val="0"/>
        <w:adjustRightInd w:val="0"/>
        <w:spacing w:before="120"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ยุทธศาสตร์ที่</w:t>
      </w:r>
      <w:r w:rsidR="00503DFF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  </w:t>
      </w:r>
      <w:r w:rsidRPr="00AE32DB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8 การ</w:t>
      </w:r>
      <w:r w:rsidR="00AE32DB" w:rsidRPr="00AE32DB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เพิ่มศักยภาพของเมืองเพื่อเชื่อมโยงโอกาสจากอาเซียน</w:t>
      </w:r>
      <w:r w:rsidR="00AE32DB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มีเป้าหมายในการพัฒนาเมืองให้มีศักยภาพที่จะเชื่อมโยงกับประเทศ</w:t>
      </w:r>
      <w:r w:rsidR="00722037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สมาชิกอาเซียนทั้งในด้านอุตสาหกรรม การท่องเที่ยว บริการ การลงทุน และการค้าชายแดน</w:t>
      </w:r>
    </w:p>
    <w:p w:rsidR="006F5E48" w:rsidRDefault="006F5E48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EB0807" w:rsidRPr="00EF2DA5" w:rsidRDefault="00EB0807" w:rsidP="00EB0807">
      <w:pPr>
        <w:suppressAutoHyphens/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  <w:lang w:val="th-TH"/>
        </w:rPr>
      </w:pPr>
      <w:r w:rsidRPr="00EF2DA5">
        <w:rPr>
          <w:rFonts w:ascii="TH SarabunIT๙" w:eastAsia="Cordia New" w:hAnsi="TH SarabunIT๙" w:cs="TH SarabunIT๙"/>
          <w:b/>
          <w:bCs/>
          <w:sz w:val="32"/>
          <w:szCs w:val="32"/>
          <w:cs/>
          <w:lang w:val="th-TH"/>
        </w:rPr>
        <w:t>กรอบยุทธศาสตร์การพัฒนาภาค</w:t>
      </w:r>
    </w:p>
    <w:p w:rsidR="00EB0807" w:rsidRPr="00EF2DA5" w:rsidRDefault="00EB0807" w:rsidP="00EB0807">
      <w:pPr>
        <w:suppressAutoHyphens/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ยุทธศาสตร์การพัฒนาภาคตะวันออกเฉียงเหนือ</w:t>
      </w:r>
    </w:p>
    <w:p w:rsidR="00EB0807" w:rsidRPr="00EF2DA5" w:rsidRDefault="00EB0807" w:rsidP="00EB0807">
      <w:pPr>
        <w:suppressAutoHyphens/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  <w:t>ยุทธศาสตร์การพัฒนา</w:t>
      </w:r>
    </w:p>
    <w:p w:rsidR="00EB0807" w:rsidRPr="00EF2DA5" w:rsidRDefault="00EB0807" w:rsidP="00EB0807">
      <w:pPr>
        <w:suppressAutoHyphens/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</w: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  <w:t>1. เพิ่มศักยภาพการแข่งขันด้านเศรษฐกิจ  โดยการยกมาตรฐานและประสิทธิภาพการผลิต  การเกษตร  การพัฒนาศักยภาพการประกอบการด้านอุตสาหกรรม  อุตสาหกรรมบริการและการท่องเที่ยว  การตั้งองค์กรร่วมภาครัฐและเอกชนระดับพื้นที่  เพื่อส่งเสริมอำนายความสะดวกการค้า  การลงทุน  และส่งเสริมความร่วมมือทางเศรษฐกิจกับประเทศเพื่อนบ้าน</w:t>
      </w:r>
    </w:p>
    <w:p w:rsidR="00EB0807" w:rsidRPr="00EF2DA5" w:rsidRDefault="00EB0807" w:rsidP="00EB0807">
      <w:pPr>
        <w:suppressAutoHyphens/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</w: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  <w:t>2. สร้างคนให้มีคุณภาพ  เพื่อพัฒนาคนให้มีสุขภาวะดีทั้งร่างกาย  จิตใจ  และสติปัญญารอบรู้  เท่าทันการเปลี่ยนแปลงสามารถดำรงชีพได้อย่างมีประสิทธิภาพ</w:t>
      </w:r>
    </w:p>
    <w:p w:rsidR="00EB0807" w:rsidRPr="00EF2DA5" w:rsidRDefault="00EB0807" w:rsidP="00EB0807">
      <w:pPr>
        <w:suppressAutoHyphens/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</w: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  <w:t>3. สร้างสังคมและเศรษฐกิจฐานรากให้เข้มแข็ง  เพื่อสร้างความมั่นคงด้านอาหาร  แก้ไขปัญหาความยากจน  หนี้สิน  และการออมของครัวเรือน  มีสัมมาอาชีพที่มั่นคง  สามารถพึ่งพาตนเองและดูแลครอบครัวได้อย่างอบอุ่น</w:t>
      </w:r>
    </w:p>
    <w:p w:rsidR="00EB0807" w:rsidRPr="00EF2DA5" w:rsidRDefault="00EB0807" w:rsidP="00FF6B33">
      <w:pPr>
        <w:suppressAutoHyphens/>
        <w:spacing w:after="0" w:line="240" w:lineRule="auto"/>
        <w:ind w:firstLine="1440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4. ฟื้นฟูทรัพยากรธรรมชาติและสิ่งแวดล้อมไห้สมบูรณ์  โดยเร่งอนุรักษ์และฟื้นฟูพื้นที่ป่าไม้ให้ได้ 15.9 ล้านไร่  หรือร้อยละ 25 ของพื้นที่ภาค  ป้องกันการรุกพื้นที่ชุ่มน้ำ  พัฒนาแหล่งน้ำและระบบชลประทาน  ฟื้นฟูดิน  ยับยั้งการแพร่กระจายดินเค็ม  และเพิ่มประสิทธิภาพการจัดการโดยส่งเสริมทำเกษตรอินทรีย์</w:t>
      </w:r>
    </w:p>
    <w:p w:rsidR="00EB0807" w:rsidRPr="00EF2DA5" w:rsidRDefault="00EB0807" w:rsidP="00FF6B33">
      <w:pPr>
        <w:suppressAutoHyphens/>
        <w:spacing w:before="160"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cs/>
          <w:lang w:val="th-TH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</w:r>
      <w:r w:rsidRPr="00EF2DA5">
        <w:rPr>
          <w:rFonts w:ascii="TH SarabunIT๙" w:eastAsia="Cordia New" w:hAnsi="TH SarabunIT๙" w:cs="TH SarabunIT๙"/>
          <w:b/>
          <w:bCs/>
          <w:sz w:val="32"/>
          <w:szCs w:val="32"/>
          <w:cs/>
          <w:lang w:val="th-TH"/>
        </w:rPr>
        <w:t>ทิศทางการพัฒนากลุ่มจังหวัดและจังหวัด</w:t>
      </w:r>
    </w:p>
    <w:p w:rsidR="00EB0807" w:rsidRPr="00EF2DA5" w:rsidRDefault="00EB0807" w:rsidP="00EB0807">
      <w:pPr>
        <w:suppressAutoHyphens/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EF2DA5">
        <w:rPr>
          <w:rFonts w:ascii="TH SarabunIT๙" w:eastAsia="Cordia New" w:hAnsi="TH SarabunIT๙" w:cs="TH SarabunIT๙"/>
          <w:b/>
          <w:bCs/>
          <w:sz w:val="32"/>
          <w:szCs w:val="32"/>
          <w:cs/>
          <w:lang w:val="th-TH"/>
        </w:rPr>
        <w:t>กลุ่มภาคตะวันออกเฉียงเหนือตอนกลาง</w:t>
      </w: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 xml:space="preserve">  ประกอบด้วย  </w:t>
      </w:r>
      <w:r w:rsidRPr="00EF2DA5">
        <w:rPr>
          <w:rFonts w:ascii="TH SarabunIT๙" w:eastAsia="Cordia New" w:hAnsi="TH SarabunIT๙" w:cs="TH SarabunIT๙"/>
          <w:b/>
          <w:bCs/>
          <w:sz w:val="32"/>
          <w:szCs w:val="32"/>
          <w:cs/>
          <w:lang w:val="th-TH"/>
        </w:rPr>
        <w:t>ขอนแก่น  กาฬสินธุ์  มหาสารคาม  และร้อยเอ็ด</w:t>
      </w: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 xml:space="preserve">  เน้นการพัฒนาโครงสร้างพื้นฐานของเมืองรองรับการเป็นศูนย์กลางการค้าและบริการ  และการลงทุนของภาค  การใช้ประโยชน์พื้นที่ชลประทานให้เกิดประโยชน์สูงสุด  การทำการเกษตรก้าวหน้า  การเตรียมการรองรับอุตสาหกรรมพลังงานทดแทน </w:t>
      </w:r>
      <w:r w:rsidRPr="00EF2DA5">
        <w:rPr>
          <w:rFonts w:ascii="TH SarabunIT๙" w:eastAsia="Cordia New" w:hAnsi="TH SarabunIT๙" w:cs="TH SarabunIT๙"/>
          <w:sz w:val="32"/>
          <w:szCs w:val="32"/>
        </w:rPr>
        <w:t>(Ethanol)</w:t>
      </w: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 xml:space="preserve">  ควบคู่กับการเพิ่มประสิทธิภาพการผลิต</w:t>
      </w:r>
    </w:p>
    <w:p w:rsidR="00EB0807" w:rsidRPr="00EF2DA5" w:rsidRDefault="00EB0807" w:rsidP="00EB0807">
      <w:pPr>
        <w:suppressAutoHyphens/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โครงการที่สำคัญ </w:t>
      </w:r>
      <w:r w:rsidRPr="00EF2DA5">
        <w:rPr>
          <w:rFonts w:ascii="TH SarabunIT๙" w:eastAsia="Cordia New" w:hAnsi="TH SarabunIT๙" w:cs="TH SarabunIT๙"/>
          <w:sz w:val="32"/>
          <w:szCs w:val="32"/>
        </w:rPr>
        <w:t>(Flagship  Project)</w:t>
      </w:r>
    </w:p>
    <w:p w:rsidR="00EB0807" w:rsidRPr="00EF2DA5" w:rsidRDefault="00EB0807" w:rsidP="00EB0807">
      <w:pPr>
        <w:suppressAutoHyphens/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ab/>
        <w:t>1. โครงการผลิตข้าวหอมมะลิอินทรีย์ในทุ่งกุลาร้องไห้เพื่อการส่งออก</w:t>
      </w:r>
    </w:p>
    <w:p w:rsidR="000A6005" w:rsidRDefault="00EB0807" w:rsidP="00EB0807">
      <w:pPr>
        <w:suppressAutoHyphens/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ab/>
      </w:r>
    </w:p>
    <w:p w:rsidR="000A6005" w:rsidRDefault="00AE3780" w:rsidP="000A6005">
      <w:pPr>
        <w:suppressAutoHyphens/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32</w:t>
      </w:r>
    </w:p>
    <w:p w:rsidR="000A6005" w:rsidRDefault="000A6005" w:rsidP="00EB0807">
      <w:pPr>
        <w:suppressAutoHyphens/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:rsidR="00EB0807" w:rsidRPr="00EF2DA5" w:rsidRDefault="00EB0807" w:rsidP="009D3DA4">
      <w:pPr>
        <w:suppressAutoHyphens/>
        <w:spacing w:after="0" w:line="240" w:lineRule="auto"/>
        <w:ind w:firstLine="720"/>
        <w:rPr>
          <w:rFonts w:ascii="TH SarabunIT๙" w:eastAsia="Cordia New" w:hAnsi="TH SarabunIT๙" w:cs="TH SarabunIT๙"/>
          <w:sz w:val="32"/>
          <w:szCs w:val="32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>2. โครงการพัฒนาเมืองมุกดาหารเป็นประตูสู่อินโดจีน</w:t>
      </w:r>
    </w:p>
    <w:p w:rsidR="00EB0807" w:rsidRPr="00EF2DA5" w:rsidRDefault="00EB0807" w:rsidP="00EB0807">
      <w:pPr>
        <w:suppressAutoHyphens/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ab/>
        <w:t>3. โครงการพัฒนาเส้นทางท่องเที่ยว</w:t>
      </w:r>
      <w:proofErr w:type="spellStart"/>
      <w:r w:rsidRPr="00EF2DA5">
        <w:rPr>
          <w:rFonts w:ascii="TH SarabunIT๙" w:eastAsia="Cordia New" w:hAnsi="TH SarabunIT๙" w:cs="TH SarabunIT๙"/>
          <w:sz w:val="32"/>
          <w:szCs w:val="32"/>
          <w:cs/>
        </w:rPr>
        <w:t>อารย</w:t>
      </w:r>
      <w:proofErr w:type="spellEnd"/>
      <w:r w:rsidRPr="00EF2DA5">
        <w:rPr>
          <w:rFonts w:ascii="TH SarabunIT๙" w:eastAsia="Cordia New" w:hAnsi="TH SarabunIT๙" w:cs="TH SarabunIT๙"/>
          <w:sz w:val="32"/>
          <w:szCs w:val="32"/>
          <w:cs/>
        </w:rPr>
        <w:t>ธรรมขอม</w:t>
      </w:r>
    </w:p>
    <w:p w:rsidR="00EB0807" w:rsidRPr="00EF2DA5" w:rsidRDefault="00EB0807" w:rsidP="00EB0807">
      <w:pPr>
        <w:suppressAutoHyphens/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ab/>
        <w:t>4. โครงการจัดการผลิตเอทา</w:t>
      </w:r>
      <w:proofErr w:type="spellStart"/>
      <w:r w:rsidRPr="00EF2DA5">
        <w:rPr>
          <w:rFonts w:ascii="TH SarabunIT๙" w:eastAsia="Cordia New" w:hAnsi="TH SarabunIT๙" w:cs="TH SarabunIT๙"/>
          <w:sz w:val="32"/>
          <w:szCs w:val="32"/>
          <w:cs/>
        </w:rPr>
        <w:t>นอล</w:t>
      </w:r>
      <w:proofErr w:type="spellEnd"/>
      <w:r w:rsidRPr="00EF2DA5">
        <w:rPr>
          <w:rFonts w:ascii="TH SarabunIT๙" w:eastAsia="Cordia New" w:hAnsi="TH SarabunIT๙" w:cs="TH SarabunIT๙"/>
          <w:sz w:val="32"/>
          <w:szCs w:val="32"/>
          <w:cs/>
        </w:rPr>
        <w:t>ในภาคอีสาน</w:t>
      </w:r>
    </w:p>
    <w:p w:rsidR="00EB0807" w:rsidRPr="00EF2DA5" w:rsidRDefault="00EB0807" w:rsidP="00EB0807">
      <w:pPr>
        <w:suppressAutoHyphens/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ab/>
        <w:t>5. โครงการยกมาตรฐานการเรียนการสอนด้วยระบบศึกษาทางไกล</w:t>
      </w:r>
    </w:p>
    <w:p w:rsidR="00EB0807" w:rsidRPr="00EF2DA5" w:rsidRDefault="00EB0807" w:rsidP="00EB0807">
      <w:pPr>
        <w:suppressAutoHyphens/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ab/>
        <w:t>6. โครงการเกษตรยั่งยืนเพื่อชุมชนเข้มแข็ง</w:t>
      </w:r>
    </w:p>
    <w:p w:rsidR="00EB0807" w:rsidRDefault="00EB0807" w:rsidP="00EB0807">
      <w:pPr>
        <w:suppressAutoHyphens/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</w:rPr>
        <w:tab/>
        <w:t>7. โครงการฟื้นฟูลุ่มน้ำชีตอนบนและลุ่มน้ำมูลตอนบนแบบ</w:t>
      </w:r>
      <w:proofErr w:type="spellStart"/>
      <w:r w:rsidRPr="00EF2DA5">
        <w:rPr>
          <w:rFonts w:ascii="TH SarabunIT๙" w:eastAsia="Cordia New" w:hAnsi="TH SarabunIT๙" w:cs="TH SarabunIT๙"/>
          <w:sz w:val="32"/>
          <w:szCs w:val="32"/>
          <w:cs/>
        </w:rPr>
        <w:t>บูรณา</w:t>
      </w:r>
      <w:proofErr w:type="spellEnd"/>
      <w:r w:rsidRPr="00EF2DA5">
        <w:rPr>
          <w:rFonts w:ascii="TH SarabunIT๙" w:eastAsia="Cordia New" w:hAnsi="TH SarabunIT๙" w:cs="TH SarabunIT๙"/>
          <w:sz w:val="32"/>
          <w:szCs w:val="32"/>
          <w:cs/>
        </w:rPr>
        <w:t>การเพื่อการผลิตที่ยั่งยืน</w:t>
      </w:r>
    </w:p>
    <w:p w:rsidR="00B01F10" w:rsidRPr="00EF2DA5" w:rsidRDefault="00B01F10" w:rsidP="00DC5867">
      <w:pPr>
        <w:suppressAutoHyphens/>
        <w:spacing w:before="120"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EF2DA5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แผนพัฒนาจังหวัดขอนแก่น</w:t>
      </w:r>
    </w:p>
    <w:p w:rsidR="00C955CD" w:rsidRDefault="00C955CD" w:rsidP="00847148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B80AA5">
        <w:rPr>
          <w:rFonts w:ascii="TH SarabunIT๙" w:hAnsi="TH SarabunIT๙" w:cs="TH SarabunIT๙"/>
          <w:b/>
          <w:bCs/>
          <w:sz w:val="32"/>
          <w:szCs w:val="32"/>
          <w:cs/>
        </w:rPr>
        <w:t>วิสัยทัศน์</w:t>
      </w:r>
      <w:r w:rsidRPr="00EF2DA5">
        <w:rPr>
          <w:rFonts w:ascii="TH SarabunIT๙" w:hAnsi="TH SarabunIT๙" w:cs="TH SarabunIT๙"/>
          <w:sz w:val="32"/>
          <w:szCs w:val="32"/>
          <w:cs/>
        </w:rPr>
        <w:t xml:space="preserve">  “ขอนแก่นเมืองน่าอยู่ </w:t>
      </w:r>
      <w:r>
        <w:rPr>
          <w:rFonts w:ascii="TH SarabunIT๙" w:hAnsi="TH SarabunIT๙" w:cs="TH SarabunIT๙" w:hint="cs"/>
          <w:sz w:val="32"/>
          <w:szCs w:val="32"/>
          <w:cs/>
        </w:rPr>
        <w:t>ศูนย์กลางเชื่อมโยงการค้า การลงทุน และการบริการของ</w:t>
      </w:r>
    </w:p>
    <w:p w:rsidR="00C955CD" w:rsidRPr="00EF2DA5" w:rsidRDefault="00C955CD" w:rsidP="008471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กลุ่มประเทศอนุภูมิภาคลุ่มน้ำโขง</w:t>
      </w:r>
      <w:r w:rsidRPr="00EF2DA5">
        <w:rPr>
          <w:rFonts w:ascii="TH SarabunIT๙" w:hAnsi="TH SarabunIT๙" w:cs="TH SarabunIT๙"/>
          <w:sz w:val="32"/>
          <w:szCs w:val="32"/>
          <w:cs/>
        </w:rPr>
        <w:t>”</w:t>
      </w:r>
    </w:p>
    <w:p w:rsidR="00C955CD" w:rsidRPr="00EF2DA5" w:rsidRDefault="00C955CD" w:rsidP="003A39A7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proofErr w:type="spellStart"/>
      <w:r w:rsidRPr="00B80AA5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B80AA5">
        <w:rPr>
          <w:rFonts w:ascii="TH SarabunIT๙" w:hAnsi="TH SarabunIT๙" w:cs="TH SarabunIT๙"/>
          <w:b/>
          <w:bCs/>
          <w:sz w:val="32"/>
          <w:szCs w:val="32"/>
          <w:cs/>
        </w:rPr>
        <w:t>กิจ</w:t>
      </w:r>
      <w:r w:rsidRPr="00EF2DA5">
        <w:rPr>
          <w:rFonts w:ascii="TH SarabunIT๙" w:hAnsi="TH SarabunIT๙" w:cs="TH SarabunIT๙"/>
          <w:sz w:val="32"/>
          <w:szCs w:val="32"/>
          <w:cs/>
        </w:rPr>
        <w:t xml:space="preserve">   1. เสริมสร้างชุมชนให้เข้มแข็ง  </w:t>
      </w:r>
      <w:r>
        <w:rPr>
          <w:rFonts w:ascii="TH SarabunIT๙" w:hAnsi="TH SarabunIT๙" w:cs="TH SarabunIT๙" w:hint="cs"/>
          <w:sz w:val="32"/>
          <w:szCs w:val="32"/>
          <w:cs/>
        </w:rPr>
        <w:t>คนในชุมชนมีความเป็นอยู่ด้วยความผาสุก</w:t>
      </w:r>
    </w:p>
    <w:p w:rsidR="00C955CD" w:rsidRPr="00EF2DA5" w:rsidRDefault="00C955CD" w:rsidP="003A39A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2DA5">
        <w:rPr>
          <w:rFonts w:ascii="TH SarabunIT๙" w:hAnsi="TH SarabunIT๙" w:cs="TH SarabunIT๙"/>
          <w:sz w:val="32"/>
          <w:szCs w:val="32"/>
          <w:cs/>
        </w:rPr>
        <w:tab/>
        <w:t xml:space="preserve">  2. 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ให้เป็นเมืองน่าอยู่อย่างยั่งยืน</w:t>
      </w:r>
    </w:p>
    <w:p w:rsidR="00C955CD" w:rsidRDefault="00C955CD" w:rsidP="003A39A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2DA5">
        <w:rPr>
          <w:rFonts w:ascii="TH SarabunIT๙" w:hAnsi="TH SarabunIT๙" w:cs="TH SarabunIT๙"/>
          <w:sz w:val="32"/>
          <w:szCs w:val="32"/>
          <w:cs/>
        </w:rPr>
        <w:tab/>
        <w:t xml:space="preserve">  3. พัฒนาให้เป็นศูนย์กลางของ</w:t>
      </w:r>
      <w:r>
        <w:rPr>
          <w:rFonts w:ascii="TH SarabunIT๙" w:hAnsi="TH SarabunIT๙" w:cs="TH SarabunIT๙" w:hint="cs"/>
          <w:sz w:val="32"/>
          <w:szCs w:val="32"/>
          <w:cs/>
        </w:rPr>
        <w:t>กลุ่มประเทศ</w:t>
      </w:r>
      <w:r w:rsidRPr="00EF2DA5">
        <w:rPr>
          <w:rFonts w:ascii="TH SarabunIT๙" w:hAnsi="TH SarabunIT๙" w:cs="TH SarabunIT๙"/>
          <w:sz w:val="32"/>
          <w:szCs w:val="32"/>
          <w:cs/>
        </w:rPr>
        <w:t xml:space="preserve">อนุภูมิภาคลุ่มน้ำโขง </w:t>
      </w:r>
      <w:r w:rsidRPr="00EF2DA5">
        <w:rPr>
          <w:rFonts w:ascii="TH SarabunIT๙" w:hAnsi="TH SarabunIT๙" w:cs="TH SarabunIT๙"/>
          <w:sz w:val="32"/>
          <w:szCs w:val="32"/>
        </w:rPr>
        <w:t>(GMS</w:t>
      </w:r>
      <w:r w:rsidRPr="00EF2DA5">
        <w:rPr>
          <w:rFonts w:ascii="TH SarabunIT๙" w:hAnsi="TH SarabunIT๙" w:cs="TH SarabunIT๙"/>
          <w:sz w:val="32"/>
          <w:szCs w:val="32"/>
          <w:cs/>
        </w:rPr>
        <w:t>)</w:t>
      </w:r>
    </w:p>
    <w:p w:rsidR="00FD3844" w:rsidRPr="00B80AA5" w:rsidRDefault="00FD3844" w:rsidP="003A39A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0AA5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เป้าประสงค์รวม (</w:t>
      </w:r>
      <w:r w:rsidRPr="00B80AA5">
        <w:rPr>
          <w:rFonts w:ascii="TH SarabunIT๙" w:hAnsi="TH SarabunIT๙" w:cs="TH SarabunIT๙"/>
          <w:b/>
          <w:bCs/>
          <w:sz w:val="32"/>
          <w:szCs w:val="32"/>
        </w:rPr>
        <w:t>Objective</w:t>
      </w:r>
      <w:r w:rsidRPr="00B80AA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</w:p>
    <w:p w:rsidR="00FD3844" w:rsidRDefault="00FD3844" w:rsidP="003A39A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อัตราการเจริญเติบโตทางด้านเศรษฐกิจเพิ่มขึ้น และมีเสถียรภาพ</w:t>
      </w:r>
    </w:p>
    <w:p w:rsidR="00FD3844" w:rsidRDefault="00FD3844" w:rsidP="003A39A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ยกระดับคุณภาพชีวิตของประชาชน และสร้างความมั่นคงทางสังคม</w:t>
      </w:r>
    </w:p>
    <w:p w:rsidR="00FD3844" w:rsidRDefault="00FD3844" w:rsidP="003A39A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อนุรักษ์ ฟื้นฟู ทรัพยากรธรรมชาติและสิ่งแวดล้อม และเสริมสร้างความเข้มแข็งในการบริหารจัดการอย่างยั่งยืน</w:t>
      </w:r>
    </w:p>
    <w:p w:rsidR="00FD3844" w:rsidRPr="00EF2DA5" w:rsidRDefault="00FD3844" w:rsidP="003A39A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4. ยกระดับการค้า การลงทุน และการบริการให้มีการเชื่อมโยงกับกลุ่มประเทศอนุภูมิภาคลุ่มน้ำโขง และอาเซียน </w:t>
      </w:r>
    </w:p>
    <w:p w:rsidR="00FD3844" w:rsidRPr="00B80AA5" w:rsidRDefault="00FD3844" w:rsidP="003A39A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0AA5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ประเด็นยุทธศาสตร์</w:t>
      </w:r>
    </w:p>
    <w:p w:rsidR="00FD3844" w:rsidRPr="00EF2DA5" w:rsidRDefault="00FD3844" w:rsidP="003A39A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2DA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 </w:t>
      </w:r>
      <w:r w:rsidRPr="00EF2DA5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:</w:t>
      </w:r>
      <w:r w:rsidRPr="00EF2DA5">
        <w:rPr>
          <w:rFonts w:ascii="TH SarabunIT๙" w:hAnsi="TH SarabunIT๙" w:cs="TH SarabunIT๙"/>
          <w:sz w:val="32"/>
          <w:szCs w:val="32"/>
          <w:cs/>
        </w:rPr>
        <w:t xml:space="preserve"> การพัฒนาเศรษฐกิจให้มีความมั่นคงและมีความสามารถทางการแข่งขัน</w:t>
      </w:r>
    </w:p>
    <w:p w:rsidR="00FD3844" w:rsidRPr="00EF2DA5" w:rsidRDefault="00FD3844" w:rsidP="003A39A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2DA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 2 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EF2DA5">
        <w:rPr>
          <w:rFonts w:ascii="TH SarabunIT๙" w:hAnsi="TH SarabunIT๙" w:cs="TH SarabunIT๙"/>
          <w:sz w:val="32"/>
          <w:szCs w:val="32"/>
          <w:cs/>
        </w:rPr>
        <w:t>คนและสังคม</w:t>
      </w:r>
      <w:r>
        <w:rPr>
          <w:rFonts w:ascii="TH SarabunIT๙" w:hAnsi="TH SarabunIT๙" w:cs="TH SarabunIT๙" w:hint="cs"/>
          <w:sz w:val="32"/>
          <w:szCs w:val="32"/>
          <w:cs/>
        </w:rPr>
        <w:t>ที่มีคุณภาพ</w:t>
      </w:r>
    </w:p>
    <w:p w:rsidR="00FD3844" w:rsidRPr="00EF2DA5" w:rsidRDefault="00FD3844" w:rsidP="003A39A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 3 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F2DA5">
        <w:rPr>
          <w:rFonts w:ascii="TH SarabunIT๙" w:hAnsi="TH SarabunIT๙" w:cs="TH SarabunIT๙"/>
          <w:sz w:val="32"/>
          <w:szCs w:val="32"/>
          <w:cs/>
        </w:rPr>
        <w:t>การบริหารจัดการทรัพยากรธรรมชาติและสิ่งแวดล้อมเพื่อการพัฒนาอย่างยั่งยืน</w:t>
      </w:r>
    </w:p>
    <w:p w:rsidR="00FD3844" w:rsidRPr="00EF2DA5" w:rsidRDefault="00FD3844" w:rsidP="003A39A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2DA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 4 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F2DA5">
        <w:rPr>
          <w:rFonts w:ascii="TH SarabunIT๙" w:hAnsi="TH SarabunIT๙" w:cs="TH SarabunIT๙"/>
          <w:sz w:val="32"/>
          <w:szCs w:val="32"/>
          <w:cs/>
        </w:rPr>
        <w:t>การเสริมสร้างความมั่นคงและความปลอดภัยในชีวิตและทรัพย์สิน</w:t>
      </w:r>
    </w:p>
    <w:p w:rsidR="00FD3844" w:rsidRPr="00A04E68" w:rsidRDefault="00FD3844" w:rsidP="003A39A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2DA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 5 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การเพิ่มศักยภาพของเมืองเพื่อเชื่อมโยงโอกาสจากกลุ่มประเทศอนุภูมิภาคลุ่มน้ำโขง </w:t>
      </w:r>
    </w:p>
    <w:p w:rsidR="00FD3844" w:rsidRDefault="00FD3844" w:rsidP="003A39A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2DA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 6 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F2DA5">
        <w:rPr>
          <w:rFonts w:ascii="TH SarabunIT๙" w:hAnsi="TH SarabunIT๙" w:cs="TH SarabunIT๙"/>
          <w:sz w:val="32"/>
          <w:szCs w:val="32"/>
          <w:cs/>
        </w:rPr>
        <w:t>การพัฒนาการบริหารภาครัฐ</w:t>
      </w:r>
    </w:p>
    <w:p w:rsidR="00B165E1" w:rsidRPr="00FA7B41" w:rsidRDefault="00B165E1" w:rsidP="00FA7B41">
      <w:pPr>
        <w:suppressAutoHyphens/>
        <w:spacing w:before="120"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FA7B41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วิสัยทัศน์ร่วมของ </w:t>
      </w:r>
      <w:proofErr w:type="spellStart"/>
      <w:r w:rsidRPr="00FA7B41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อปท.</w:t>
      </w:r>
      <w:proofErr w:type="spellEnd"/>
      <w:r w:rsidRPr="00FA7B41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ในเขตจังหวัดขอนแก่น</w:t>
      </w:r>
    </w:p>
    <w:p w:rsidR="00757DA4" w:rsidRDefault="00757DA4" w:rsidP="00757DA4">
      <w:pPr>
        <w:spacing w:before="120" w:after="0" w:line="240" w:lineRule="auto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“ขอนแก่นเมืองน่าอยู่ ชุมชนเข้มแข็งเป็นศูนย์กลางการเรียนรู้และเศรษฐกิจแห่งอาเซียน”</w:t>
      </w:r>
    </w:p>
    <w:p w:rsidR="00F227E6" w:rsidRPr="00EF2DA5" w:rsidRDefault="00B165E1" w:rsidP="00F227E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proofErr w:type="spellStart"/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พันธ</w:t>
      </w:r>
      <w:proofErr w:type="spellEnd"/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กิจ</w:t>
      </w:r>
    </w:p>
    <w:p w:rsidR="00B165E1" w:rsidRPr="00EF2DA5" w:rsidRDefault="00B165E1" w:rsidP="00F227E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 xml:space="preserve">1. </w:t>
      </w:r>
      <w:r w:rsidR="00757DA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เสริมสร้างชุมชนให้เข้มแข็งและพัฒนาให้เป็นเมืองน่าอยู่อย่างยั่งยืน</w:t>
      </w:r>
    </w:p>
    <w:p w:rsidR="002E7C47" w:rsidRPr="00EF2DA5" w:rsidRDefault="002E7C47" w:rsidP="00F227E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 xml:space="preserve">2. </w:t>
      </w:r>
      <w:r w:rsidR="00015C4E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พัฒนาคนให้มุคุณภาพ</w:t>
      </w:r>
      <w:r w:rsidR="00037C5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มีทักษะในวิชาชีพ มีคุณธรรม และจริยธรรม</w:t>
      </w:r>
    </w:p>
    <w:p w:rsidR="002E7C47" w:rsidRPr="00EF2DA5" w:rsidRDefault="002E7C47" w:rsidP="00F227E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3.</w:t>
      </w:r>
      <w:r w:rsidR="00856172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="00037C5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จัดการศึกษาในและนอกระบบให้ได้มาตรฐานและสร้างสังคมแห่งการเรียนรู้</w:t>
      </w:r>
    </w:p>
    <w:p w:rsidR="00856172" w:rsidRDefault="00856172" w:rsidP="00F227E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 xml:space="preserve">4. </w:t>
      </w:r>
      <w:r w:rsidR="00037C5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สร้างเศรษฐกิจฐานรากให้เข้มแข็งและแข่งขันได้  โดยเชื่อมโยงการค้า การลงทุน การบริการ การท่องเที่ยว</w:t>
      </w:r>
    </w:p>
    <w:p w:rsidR="00CA13B3" w:rsidRDefault="00CA13B3" w:rsidP="00F227E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CA13B3" w:rsidRDefault="00CA13B3" w:rsidP="00F227E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CA13B3" w:rsidRDefault="00AE3780" w:rsidP="00CA13B3">
      <w:pPr>
        <w:spacing w:after="0" w:line="240" w:lineRule="auto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33</w:t>
      </w:r>
    </w:p>
    <w:p w:rsidR="00037C5D" w:rsidRDefault="00037C5D" w:rsidP="00F227E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lastRenderedPageBreak/>
        <w:tab/>
        <w:t>5. พัฒนาโครงข่ายระบบคมนาคมขนส่ง ระบบบริการสาธารณะ และเครือข่ายการป้องกันบรรเทาสาธารณภัยให้มีประสิทธิภาพ และได้มาตรฐาน</w:t>
      </w:r>
    </w:p>
    <w:p w:rsidR="00CA13B3" w:rsidRDefault="00037C5D" w:rsidP="00F227E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  <w:t>6. บริหารจัดการทรัพยากรธรรมชาติและสิ่งแวดล้อมให้เกิดประโยชน์ มีความสมดุล</w:t>
      </w:r>
      <w:r w:rsidR="00CA13B3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อย่างยั่งยืน</w:t>
      </w:r>
    </w:p>
    <w:p w:rsidR="00FA55FF" w:rsidRPr="00EF2DA5" w:rsidRDefault="00FA55FF" w:rsidP="0050247B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  <w:t xml:space="preserve">7. 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สืบสานวัฒนธรรม ขนบธรรมเนียม ประเพณี ที่ดีงามของท้องถิ่นให้คงอยู่ ส่งเสริมการท่องเที่ยวของชุมชนที่เป็นเอกลักษณ์ท้องถิ่น</w:t>
      </w:r>
    </w:p>
    <w:p w:rsidR="00DD79C2" w:rsidRPr="00EF2DA5" w:rsidRDefault="00DD79C2" w:rsidP="00496032">
      <w:pPr>
        <w:spacing w:before="120"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ประเด็นยุทธศาสตร์</w:t>
      </w:r>
      <w:r w:rsidR="00547D2D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="00317ED5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และแนวทางการพัฒ</w:t>
      </w:r>
      <w:r w:rsidR="00AC3093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นา</w:t>
      </w:r>
      <w:r w:rsidR="00547D2D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="00547D2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ประกอบด้วย  8  ยุทธศาสตร์ </w:t>
      </w:r>
      <w:r w:rsidR="007B3F13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30  แนวทางการพัฒนา  </w:t>
      </w:r>
      <w:r w:rsidR="00547D2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ดังนี้</w:t>
      </w:r>
    </w:p>
    <w:p w:rsidR="00F27103" w:rsidRPr="00EF2DA5" w:rsidRDefault="00F27103" w:rsidP="00F27103">
      <w:pPr>
        <w:spacing w:after="0" w:line="240" w:lineRule="auto"/>
        <w:ind w:firstLine="720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ยุทธศาสตร์ที่ </w:t>
      </w:r>
      <w:r w:rsidR="00FB323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1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FB323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การพัฒนา</w:t>
      </w:r>
      <w:r w:rsidR="00547D2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เมืองและชุมชน</w:t>
      </w:r>
    </w:p>
    <w:p w:rsidR="00F27103" w:rsidRPr="00EF2DA5" w:rsidRDefault="00F27103" w:rsidP="00F27103">
      <w:pPr>
        <w:spacing w:after="0" w:line="240" w:lineRule="auto"/>
        <w:ind w:firstLine="720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ยุทธศาสตร์ที่  2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FB323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การพัฒนา</w:t>
      </w:r>
      <w:r w:rsidR="00547D2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โครงสร้างพื้นฐาน</w:t>
      </w:r>
    </w:p>
    <w:p w:rsidR="00F27103" w:rsidRPr="00EF2DA5" w:rsidRDefault="00F27103" w:rsidP="00F27103">
      <w:pPr>
        <w:spacing w:after="0" w:line="240" w:lineRule="auto"/>
        <w:ind w:firstLine="720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ยุทธศาสตร์ที่  3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FB323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การพัฒนา</w:t>
      </w:r>
      <w:r w:rsidR="00547D2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ศักยภาพพลเมือง</w:t>
      </w:r>
    </w:p>
    <w:p w:rsidR="00F27103" w:rsidRDefault="00F27103" w:rsidP="00A2636E">
      <w:pPr>
        <w:spacing w:after="0" w:line="240" w:lineRule="auto"/>
        <w:ind w:firstLine="720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ยุทธศาสตร์ที่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4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  <w:r w:rsidR="00FB323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การบริหารจัดการทรัพยากรธรรมชาติและสิ่งแวดล้อมเพื่อการพัฒนาอย่างยั่งยืน</w:t>
      </w:r>
    </w:p>
    <w:p w:rsidR="00A2636E" w:rsidRDefault="00A2636E" w:rsidP="00A2636E">
      <w:pPr>
        <w:spacing w:after="0" w:line="240" w:lineRule="auto"/>
        <w:ind w:firstLine="720"/>
        <w:jc w:val="both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ยุทธศาสตร์ที่</w:t>
      </w: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</w:t>
      </w:r>
      <w:proofErr w:type="gramStart"/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t>5</w:t>
      </w:r>
      <w:r w:rsidR="00FB323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การพัฒนาการเกษตรยั่งยืน</w:t>
      </w:r>
      <w:proofErr w:type="gramEnd"/>
    </w:p>
    <w:p w:rsidR="00A2636E" w:rsidRDefault="00A2636E" w:rsidP="00A2636E">
      <w:pPr>
        <w:spacing w:after="0" w:line="240" w:lineRule="auto"/>
        <w:ind w:firstLine="720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ยุทธศาสตร์ที่</w:t>
      </w: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</w:t>
      </w:r>
      <w:proofErr w:type="gramStart"/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6 </w:t>
      </w:r>
      <w:r w:rsidR="00FB323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การเสริมสร้างสุขภาวะ</w:t>
      </w:r>
      <w:proofErr w:type="gramEnd"/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</w:p>
    <w:p w:rsidR="003F2AD7" w:rsidRDefault="00A2636E" w:rsidP="00A2636E">
      <w:pPr>
        <w:spacing w:after="0" w:line="240" w:lineRule="auto"/>
        <w:ind w:firstLine="720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ยุทธศาสตร์ที่</w:t>
      </w: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7 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การสร้างเสริมทุนทางสังคมให้เข้มแข็งและพัฒนาเศรษฐกิจชุมชนเพื่อการแข่งขันภายใต้</w:t>
      </w:r>
    </w:p>
    <w:p w:rsidR="00A2636E" w:rsidRDefault="003F2AD7" w:rsidP="00A2636E">
      <w:pPr>
        <w:spacing w:after="0" w:line="240" w:lineRule="auto"/>
        <w:ind w:firstLine="720"/>
        <w:jc w:val="both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              </w:t>
      </w:r>
      <w:r w:rsidR="00A2636E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หลักปรัชญาเศรษฐกิจพอเพียง</w:t>
      </w:r>
    </w:p>
    <w:p w:rsidR="00A2636E" w:rsidRDefault="00A2636E" w:rsidP="00A34BEB">
      <w:pPr>
        <w:spacing w:after="120" w:line="240" w:lineRule="auto"/>
        <w:ind w:firstLine="720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ยุทธศาสตร์ที่</w:t>
      </w:r>
      <w:r w:rsidR="00624158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</w:t>
      </w:r>
      <w:proofErr w:type="gramStart"/>
      <w:r w:rsidR="00624158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8 </w:t>
      </w:r>
      <w:r w:rsidR="00624158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การพัฒนาการบริหารภาครัฐ</w:t>
      </w:r>
      <w:proofErr w:type="gramEnd"/>
    </w:p>
    <w:tbl>
      <w:tblPr>
        <w:tblStyle w:val="a6"/>
        <w:tblW w:w="9747" w:type="dxa"/>
        <w:tblLook w:val="04A0"/>
      </w:tblPr>
      <w:tblGrid>
        <w:gridCol w:w="4785"/>
        <w:gridCol w:w="4962"/>
      </w:tblGrid>
      <w:tr w:rsidR="00F27103" w:rsidRPr="00EF2DA5" w:rsidTr="00BC468D">
        <w:tc>
          <w:tcPr>
            <w:tcW w:w="4785" w:type="dxa"/>
          </w:tcPr>
          <w:p w:rsidR="00F27103" w:rsidRPr="00EF2DA5" w:rsidRDefault="00F27103" w:rsidP="00AB258B">
            <w:pPr>
              <w:spacing w:before="120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4962" w:type="dxa"/>
          </w:tcPr>
          <w:p w:rsidR="00F27103" w:rsidRPr="00BC468D" w:rsidRDefault="00F27103" w:rsidP="00AB258B">
            <w:pPr>
              <w:spacing w:before="120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C468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แนวทางการพัฒนา</w:t>
            </w:r>
          </w:p>
        </w:tc>
      </w:tr>
      <w:tr w:rsidR="00F27103" w:rsidRPr="00EF2DA5" w:rsidTr="00BC468D">
        <w:tc>
          <w:tcPr>
            <w:tcW w:w="4785" w:type="dxa"/>
          </w:tcPr>
          <w:p w:rsidR="00AB258B" w:rsidRPr="00EF2DA5" w:rsidRDefault="00AB258B" w:rsidP="00AB258B">
            <w:pPr>
              <w:jc w:val="both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ยุทธศาสตร์ที่ 1</w:t>
            </w:r>
            <w:r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="00292B98"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การพัฒนา</w:t>
            </w:r>
            <w:r w:rsidR="00292B9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เมืองและชุมชน</w:t>
            </w:r>
          </w:p>
          <w:p w:rsidR="00F27103" w:rsidRPr="00EF2DA5" w:rsidRDefault="00F27103" w:rsidP="00A31A92">
            <w:pPr>
              <w:spacing w:before="120"/>
              <w:jc w:val="both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962" w:type="dxa"/>
          </w:tcPr>
          <w:p w:rsidR="000A6568" w:rsidRPr="000A6568" w:rsidRDefault="00292B98" w:rsidP="000A6568">
            <w:pPr>
              <w:pStyle w:val="a3"/>
              <w:numPr>
                <w:ilvl w:val="1"/>
                <w:numId w:val="10"/>
              </w:num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A656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พัฒนาสาธารณูปโภค สาธารณูปการ ชุมชนเมือง </w:t>
            </w:r>
          </w:p>
          <w:p w:rsidR="00292B98" w:rsidRPr="000A6568" w:rsidRDefault="00292B98" w:rsidP="000A6568">
            <w:pPr>
              <w:pStyle w:val="a3"/>
              <w:ind w:left="405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A656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และชนบทอย่างทั่วถึงและเป็นระบบ</w:t>
            </w:r>
          </w:p>
          <w:p w:rsidR="000A6568" w:rsidRPr="000A6568" w:rsidRDefault="000A6568" w:rsidP="000A6568">
            <w:pPr>
              <w:pStyle w:val="a3"/>
              <w:numPr>
                <w:ilvl w:val="1"/>
                <w:numId w:val="10"/>
              </w:num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A656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พัฒนาเพิ่มประสิทธิภาพระบบเครือข่ายการป้องกัน</w:t>
            </w:r>
          </w:p>
          <w:p w:rsidR="00AB258B" w:rsidRPr="000A6568" w:rsidRDefault="000A6568" w:rsidP="000A6568">
            <w:pPr>
              <w:pStyle w:val="a3"/>
              <w:ind w:left="405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A6568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และบรรเทาสาธารณภัยในท้องถิ่นให้มีมาตรฐานได้มาตรฐาน</w:t>
            </w:r>
          </w:p>
          <w:p w:rsidR="0030341A" w:rsidRPr="0030341A" w:rsidRDefault="000A6568" w:rsidP="0030341A">
            <w:pPr>
              <w:pStyle w:val="a3"/>
              <w:numPr>
                <w:ilvl w:val="1"/>
                <w:numId w:val="10"/>
              </w:num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0341A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พัฒนา ส่งเสริม และสนับสนุนระบบการรักษาความ</w:t>
            </w:r>
          </w:p>
          <w:p w:rsidR="00AB258B" w:rsidRPr="0030341A" w:rsidRDefault="000A6568" w:rsidP="0030341A">
            <w:pPr>
              <w:pStyle w:val="a3"/>
              <w:ind w:left="405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0341A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ปลอดภัยในเขตเมืองและชุมชนแบบมีส่วนร่วม</w:t>
            </w:r>
          </w:p>
          <w:p w:rsidR="0030341A" w:rsidRDefault="0030341A" w:rsidP="0030341A">
            <w:pPr>
              <w:pStyle w:val="a3"/>
              <w:numPr>
                <w:ilvl w:val="1"/>
                <w:numId w:val="10"/>
              </w:num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0341A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ส่งเสริม สนับสนุนการป้องกันและแก้ไขปัญหายา</w:t>
            </w:r>
          </w:p>
          <w:p w:rsidR="00F27103" w:rsidRPr="00EF2DA5" w:rsidRDefault="0030341A" w:rsidP="00AD3DF6">
            <w:pPr>
              <w:pStyle w:val="a3"/>
              <w:ind w:left="405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30341A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เสพติดและอบายมุขอย่างเป็นระบบครบวงจร</w:t>
            </w:r>
          </w:p>
        </w:tc>
      </w:tr>
      <w:tr w:rsidR="00F27103" w:rsidRPr="00EF2DA5" w:rsidTr="00BC468D">
        <w:tc>
          <w:tcPr>
            <w:tcW w:w="4785" w:type="dxa"/>
          </w:tcPr>
          <w:p w:rsidR="00F27103" w:rsidRPr="00EF2DA5" w:rsidRDefault="00AB258B" w:rsidP="00AD3DF6">
            <w:pPr>
              <w:jc w:val="both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ยุทธศาสตร์ที่  2</w:t>
            </w:r>
            <w:r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="00AD3DF6"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การพัฒนา</w:t>
            </w:r>
            <w:r w:rsidR="00AD3DF6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โครงสร้างพื้นฐาน</w:t>
            </w:r>
          </w:p>
        </w:tc>
        <w:tc>
          <w:tcPr>
            <w:tcW w:w="4962" w:type="dxa"/>
          </w:tcPr>
          <w:p w:rsidR="00AE34A1" w:rsidRDefault="00AB258B" w:rsidP="00121962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2.1 </w:t>
            </w:r>
            <w:r w:rsidR="00AE34A1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พัฒนาโครงสร้างพื้นฐานเส้นทางคมนาคมขนส่งให้ได้</w:t>
            </w:r>
          </w:p>
          <w:p w:rsidR="00F27103" w:rsidRDefault="00AE34A1" w:rsidP="00121962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มาตรฐานและให้ทั่วถึง</w:t>
            </w:r>
          </w:p>
          <w:p w:rsidR="00AE34A1" w:rsidRDefault="00BC468D" w:rsidP="00AE34A1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2.2</w:t>
            </w:r>
            <w:r w:rsidR="00AE34A1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พัฒนาระบบการให้บริการขนส่งมวลชนให้ได้</w:t>
            </w:r>
          </w:p>
          <w:p w:rsidR="00BC468D" w:rsidRPr="00EF2DA5" w:rsidRDefault="00AE34A1" w:rsidP="00AE34A1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มาตรฐาน สะดวก สะอาดและปลอดภัย</w:t>
            </w:r>
          </w:p>
          <w:p w:rsidR="00AE34A1" w:rsidRDefault="00AE34A1" w:rsidP="00BC468D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2.3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พัฒนาจังหวัดเพื่อรองรับการเปลี่ยนแปลงในการเข้า</w:t>
            </w:r>
          </w:p>
          <w:p w:rsidR="00AE34A1" w:rsidRDefault="00AE34A1" w:rsidP="00BC468D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สู่ประชาคมเศรษฐกิจอาเซียน และเป็นศูนย์กลางการ</w:t>
            </w:r>
          </w:p>
          <w:p w:rsidR="00BC468D" w:rsidRPr="00EF2DA5" w:rsidRDefault="00AE34A1" w:rsidP="00AE34A1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พัฒนาในด้านต่าง ๆ อย่างสมดุล</w:t>
            </w:r>
          </w:p>
        </w:tc>
      </w:tr>
      <w:tr w:rsidR="00AE34A1" w:rsidRPr="00EF2DA5" w:rsidTr="00BC468D">
        <w:tc>
          <w:tcPr>
            <w:tcW w:w="4785" w:type="dxa"/>
          </w:tcPr>
          <w:p w:rsidR="00AE34A1" w:rsidRPr="00EF2DA5" w:rsidRDefault="00AE34A1" w:rsidP="00AE34A1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ยุทธศาสตร์ที่  3</w:t>
            </w:r>
            <w:r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การพัฒนา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ศักยภาพพลเมือง</w:t>
            </w:r>
          </w:p>
          <w:p w:rsidR="00AE34A1" w:rsidRPr="00EF2DA5" w:rsidRDefault="00AE34A1" w:rsidP="00AD3DF6">
            <w:pPr>
              <w:jc w:val="both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:rsidR="00AA007A" w:rsidRDefault="00AA007A" w:rsidP="00121962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3.1 พัฒนาคุณภาพการศึกษาพื้นฐาน และเพิ่มโอกาสทาง</w:t>
            </w:r>
          </w:p>
          <w:p w:rsidR="00AA007A" w:rsidRDefault="00AA007A" w:rsidP="00121962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ทางการศึกษาทั้งในและนอกระบบอย่างทั่วถึงและมี</w:t>
            </w:r>
          </w:p>
          <w:p w:rsidR="00AE34A1" w:rsidRDefault="00AA007A" w:rsidP="00121962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คุณภาพ</w:t>
            </w:r>
          </w:p>
          <w:p w:rsidR="00AA007A" w:rsidRDefault="00AA007A" w:rsidP="00121962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3.2 พัฒนา ส่งเสริม และสนับสนุนการกีฬาสู่ความเป็น</w:t>
            </w:r>
          </w:p>
          <w:p w:rsidR="00AA007A" w:rsidRPr="00EF2DA5" w:rsidRDefault="00AA007A" w:rsidP="00AA007A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เลิศ และการกีฬาเพื่อออกกำลังกาย</w:t>
            </w:r>
          </w:p>
        </w:tc>
      </w:tr>
    </w:tbl>
    <w:p w:rsidR="00AA007A" w:rsidRDefault="00AA007A" w:rsidP="00BC468D">
      <w:pPr>
        <w:spacing w:before="120" w:after="0" w:line="240" w:lineRule="auto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BC468D" w:rsidRDefault="00AE3780" w:rsidP="00BC468D">
      <w:pPr>
        <w:spacing w:before="120" w:after="0" w:line="240" w:lineRule="auto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34</w:t>
      </w:r>
    </w:p>
    <w:p w:rsidR="00AB258B" w:rsidRDefault="00AB258B" w:rsidP="00A31A92">
      <w:pPr>
        <w:spacing w:before="120"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tbl>
      <w:tblPr>
        <w:tblStyle w:val="a6"/>
        <w:tblW w:w="9604" w:type="dxa"/>
        <w:tblLook w:val="04A0"/>
      </w:tblPr>
      <w:tblGrid>
        <w:gridCol w:w="4802"/>
        <w:gridCol w:w="4802"/>
      </w:tblGrid>
      <w:tr w:rsidR="00AB258B" w:rsidRPr="00EF2DA5" w:rsidTr="00457262">
        <w:trPr>
          <w:trHeight w:val="418"/>
        </w:trPr>
        <w:tc>
          <w:tcPr>
            <w:tcW w:w="4802" w:type="dxa"/>
          </w:tcPr>
          <w:p w:rsidR="00AB258B" w:rsidRPr="00EF2DA5" w:rsidRDefault="00AB258B" w:rsidP="00366F17">
            <w:pPr>
              <w:spacing w:before="120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4802" w:type="dxa"/>
          </w:tcPr>
          <w:p w:rsidR="00AB258B" w:rsidRPr="00EF2DA5" w:rsidRDefault="00AB258B" w:rsidP="00366F17">
            <w:pPr>
              <w:spacing w:before="120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แนวทางการพัฒนา</w:t>
            </w:r>
          </w:p>
        </w:tc>
      </w:tr>
      <w:tr w:rsidR="00AB258B" w:rsidRPr="00EF2DA5" w:rsidTr="00457262">
        <w:trPr>
          <w:trHeight w:val="937"/>
        </w:trPr>
        <w:tc>
          <w:tcPr>
            <w:tcW w:w="4802" w:type="dxa"/>
          </w:tcPr>
          <w:p w:rsidR="00AB258B" w:rsidRPr="00EF2DA5" w:rsidRDefault="00AA007A" w:rsidP="00AA007A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ยุทธศาสตร์ที่  3</w:t>
            </w:r>
            <w:r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การพัฒนา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ศักยภาพพลเมือง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AB258B"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(ต่อ)</w:t>
            </w:r>
          </w:p>
          <w:p w:rsidR="00AB258B" w:rsidRPr="00EF2DA5" w:rsidRDefault="00AB258B" w:rsidP="00366F17">
            <w:pPr>
              <w:spacing w:before="120"/>
              <w:jc w:val="both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802" w:type="dxa"/>
          </w:tcPr>
          <w:p w:rsidR="00AA007A" w:rsidRDefault="00AA007A" w:rsidP="00AA007A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3.3 ส่งเสริม สนับสนุนและพัฒนาการประกอบอาชีพที่</w:t>
            </w:r>
          </w:p>
          <w:p w:rsidR="00AB258B" w:rsidRDefault="00AA007A" w:rsidP="00AA007A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เหมาะสมตามศักยภาพของประชาชน</w:t>
            </w:r>
          </w:p>
          <w:p w:rsidR="001C1CE7" w:rsidRPr="00EF2DA5" w:rsidRDefault="001C1CE7" w:rsidP="00AA007A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3.4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ส่งเสริมและปลูกฝังค่านิยมหลัก 12 ประการ </w:t>
            </w:r>
          </w:p>
        </w:tc>
      </w:tr>
      <w:tr w:rsidR="00BF4CE1" w:rsidRPr="00EF2DA5" w:rsidTr="00457262">
        <w:trPr>
          <w:trHeight w:val="3434"/>
        </w:trPr>
        <w:tc>
          <w:tcPr>
            <w:tcW w:w="4802" w:type="dxa"/>
          </w:tcPr>
          <w:p w:rsidR="00781774" w:rsidRDefault="00781774" w:rsidP="00781774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ยุทธศาสตร์ที่</w:t>
            </w:r>
            <w:r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4</w:t>
            </w:r>
            <w:r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ab/>
            </w:r>
            <w:r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การบริหารจัดการ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ท</w:t>
            </w:r>
            <w:r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รัพยากรธรรม</w:t>
            </w:r>
          </w:p>
          <w:p w:rsidR="00781774" w:rsidRDefault="00781774" w:rsidP="00781774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   </w:t>
            </w:r>
            <w:r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ชาติและสิ่งแวดล้อม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เพื่อการพัฒนา</w:t>
            </w:r>
          </w:p>
          <w:p w:rsidR="00781774" w:rsidRDefault="00781774" w:rsidP="00781774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   </w:t>
            </w:r>
            <w:r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อย่างยั่งยืน</w:t>
            </w:r>
          </w:p>
          <w:p w:rsidR="00BF4CE1" w:rsidRPr="00EF2DA5" w:rsidRDefault="00BF4CE1" w:rsidP="00AB258B">
            <w:pPr>
              <w:jc w:val="both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BF4CE1" w:rsidRPr="00EF2DA5" w:rsidRDefault="00BF4CE1" w:rsidP="00AB258B">
            <w:pPr>
              <w:jc w:val="both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BF4CE1" w:rsidRPr="00EF2DA5" w:rsidRDefault="00BF4CE1" w:rsidP="00AB258B">
            <w:pPr>
              <w:jc w:val="both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4802" w:type="dxa"/>
          </w:tcPr>
          <w:p w:rsidR="00BF4CE1" w:rsidRDefault="001A159D" w:rsidP="008D3E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4.1 บริหารจัดการ อนุรักษ์ ฟื้นฟูทรัพยากรธรรมชาติ</w:t>
            </w:r>
          </w:p>
          <w:p w:rsidR="00D44BE7" w:rsidRDefault="001A159D" w:rsidP="008D3E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และสิ่งแวดล้อมแบบ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การและยั่งยืน</w:t>
            </w:r>
          </w:p>
          <w:p w:rsidR="00D44BE7" w:rsidRDefault="00D44BE7" w:rsidP="008D3E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4.2 อนุรักษ์ ฟื้นฟู และเพิ่มพื้นที่ป่า ป่าชุมชน และป่า</w:t>
            </w:r>
          </w:p>
          <w:p w:rsidR="00D44BE7" w:rsidRDefault="00D44BE7" w:rsidP="008D3E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ต้นน้ำลำธารให้เกิดความอุดมสมบูรณ์</w:t>
            </w:r>
          </w:p>
          <w:p w:rsidR="00327B4D" w:rsidRDefault="00D44BE7" w:rsidP="008D3E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4.3 พัฒนาฟื้นฟูแหล่งน้ำ แหล่งน้ำใต้ดินและการ</w:t>
            </w:r>
          </w:p>
          <w:p w:rsidR="00327B4D" w:rsidRDefault="00327B4D" w:rsidP="008D3E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</w:t>
            </w:r>
            <w:r w:rsidR="00D44BE7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บริหารจัดการน้ำอย่างเป็นระบบ และมี</w:t>
            </w:r>
          </w:p>
          <w:p w:rsidR="001A159D" w:rsidRDefault="00327B4D" w:rsidP="008D3E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</w:t>
            </w:r>
            <w:r w:rsidR="00D44BE7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ประสิทธิภาพ โดยประชาชนมีส่วนร่วม  </w:t>
            </w:r>
            <w:r w:rsidR="001A159D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</w:p>
          <w:p w:rsidR="00327B4D" w:rsidRDefault="00327B4D" w:rsidP="008D3E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4.4 เพิ่มประสิทธิภาพการจัดการขยะชุมชน สิ่งปฏิกูล </w:t>
            </w:r>
          </w:p>
          <w:p w:rsidR="00327B4D" w:rsidRDefault="00327B4D" w:rsidP="008D3E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และน้ำเสีย</w:t>
            </w:r>
          </w:p>
          <w:p w:rsidR="00327B4D" w:rsidRDefault="00327B4D" w:rsidP="008D3E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4.5 สร้างสังคมและพลเมืองที่เป็นมิตรกับสิ่งแวดล้อม</w:t>
            </w:r>
          </w:p>
          <w:p w:rsidR="00511527" w:rsidRPr="00EF2DA5" w:rsidRDefault="00511527" w:rsidP="008D3E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4.6 ส่งเสริมการใช้พลังงานทางเลือก</w:t>
            </w:r>
          </w:p>
        </w:tc>
      </w:tr>
      <w:tr w:rsidR="008D3E3B" w:rsidRPr="00EF2DA5" w:rsidTr="00457262">
        <w:trPr>
          <w:trHeight w:val="1561"/>
        </w:trPr>
        <w:tc>
          <w:tcPr>
            <w:tcW w:w="4802" w:type="dxa"/>
          </w:tcPr>
          <w:p w:rsidR="006F2051" w:rsidRDefault="006F2051" w:rsidP="00457262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ยุทธศาสตร์ที่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5 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การพัฒนาการเกษตรยั่งยืน</w:t>
            </w:r>
          </w:p>
          <w:p w:rsidR="008D3E3B" w:rsidRPr="00EF2DA5" w:rsidRDefault="008D3E3B" w:rsidP="00BF4CE1">
            <w:pPr>
              <w:jc w:val="both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4802" w:type="dxa"/>
          </w:tcPr>
          <w:p w:rsidR="006F2051" w:rsidRDefault="006F2051" w:rsidP="008D3E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5.1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พัฒนาส่งเสริมการเกษตรตามหลักปรัชญา</w:t>
            </w:r>
          </w:p>
          <w:p w:rsidR="008D3E3B" w:rsidRDefault="006F2051" w:rsidP="008D3E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เศรษฐกิจพอเพียง</w:t>
            </w:r>
          </w:p>
          <w:p w:rsidR="00D956ED" w:rsidRDefault="00D956ED" w:rsidP="008D3E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5.2 เพิ่มประสิทธิภาพการผลิตและสร้างมูลค่าเพิ่มให้</w:t>
            </w:r>
          </w:p>
          <w:p w:rsidR="00457262" w:rsidRPr="00EF2DA5" w:rsidRDefault="00D956ED" w:rsidP="00457262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ภาคเกษตร</w:t>
            </w:r>
          </w:p>
        </w:tc>
      </w:tr>
      <w:tr w:rsidR="00457262" w:rsidRPr="00EF2DA5" w:rsidTr="00457262">
        <w:trPr>
          <w:trHeight w:val="1561"/>
        </w:trPr>
        <w:tc>
          <w:tcPr>
            <w:tcW w:w="4802" w:type="dxa"/>
          </w:tcPr>
          <w:p w:rsidR="00457262" w:rsidRDefault="00457262" w:rsidP="00457262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ยุทธศาสตร์ที่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6 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การเสริมสร้างสุขภาวะ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  <w:p w:rsidR="00457262" w:rsidRPr="00457262" w:rsidRDefault="00457262" w:rsidP="006F2051">
            <w:pPr>
              <w:ind w:firstLine="720"/>
              <w:jc w:val="both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4802" w:type="dxa"/>
          </w:tcPr>
          <w:p w:rsidR="00457262" w:rsidRDefault="00457262" w:rsidP="008D3E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6.1 พัฒนาระบบบริการด้านสาธารณสุขให้มีคุณภาพ</w:t>
            </w:r>
          </w:p>
          <w:p w:rsidR="00457262" w:rsidRDefault="00457262" w:rsidP="008D3E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และเข้าถึงได้อย่างทั่วถึงเท่าเทียม</w:t>
            </w:r>
          </w:p>
          <w:p w:rsidR="00580E58" w:rsidRDefault="00580E58" w:rsidP="008D3E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6.2 พัฒนาระบบบริการทางสังคมให้มีคุณภาพ และ</w:t>
            </w:r>
          </w:p>
          <w:p w:rsidR="00580E58" w:rsidRDefault="00580E58" w:rsidP="008D3E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เข้าถึงได้อย่างทั่วถึงเท่าเทียม</w:t>
            </w:r>
          </w:p>
        </w:tc>
      </w:tr>
      <w:tr w:rsidR="00580E58" w:rsidRPr="00EF2DA5" w:rsidTr="00457262">
        <w:trPr>
          <w:trHeight w:val="1561"/>
        </w:trPr>
        <w:tc>
          <w:tcPr>
            <w:tcW w:w="4802" w:type="dxa"/>
          </w:tcPr>
          <w:p w:rsidR="00580E58" w:rsidRDefault="00580E58" w:rsidP="00580E58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ยุทธศาสตร์ที่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7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การสร้างเสริมทุนทางสังคมให้เข้มแข็ง</w:t>
            </w:r>
          </w:p>
          <w:p w:rsidR="00580E58" w:rsidRDefault="00580E58" w:rsidP="00580E58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  และพัฒนาเศรษฐกิจชุมชนเพื่อการ</w:t>
            </w:r>
          </w:p>
          <w:p w:rsidR="00580E58" w:rsidRDefault="00580E58" w:rsidP="00580E58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  แข่งขันภายใต้หลักปรัชญาเศรษฐกิจ</w:t>
            </w:r>
          </w:p>
          <w:p w:rsidR="00580E58" w:rsidRDefault="00580E58" w:rsidP="00580E58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  พอเพียง</w:t>
            </w:r>
          </w:p>
          <w:p w:rsidR="00580E58" w:rsidRPr="00EF2DA5" w:rsidRDefault="00580E58" w:rsidP="00457262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4802" w:type="dxa"/>
          </w:tcPr>
          <w:p w:rsidR="00580E58" w:rsidRDefault="00580E58" w:rsidP="008D3E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7.1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เสริมสร้างค่านิยม คุณธรรม จริยธรรม จิต</w:t>
            </w:r>
          </w:p>
          <w:p w:rsidR="00580E58" w:rsidRDefault="00580E58" w:rsidP="008D3E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สาธารณะ และวัฒนธรรมที่ดีงามแก่เด็กและ</w:t>
            </w:r>
          </w:p>
          <w:p w:rsidR="00580E58" w:rsidRDefault="00580E58" w:rsidP="008D3E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เยาวชน</w:t>
            </w:r>
          </w:p>
          <w:p w:rsidR="00C22FA8" w:rsidRDefault="00C22FA8" w:rsidP="008D3E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7.2 อนุรักษ์ สืบสานทำนุบำรุงศาสนา ศิลปวัฒนธรรม</w:t>
            </w:r>
          </w:p>
          <w:p w:rsidR="00C22FA8" w:rsidRDefault="00C22FA8" w:rsidP="008D3E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ขนบธรรมเนียมประเพณีและภูมิปัญญาท้องถิ่น</w:t>
            </w:r>
          </w:p>
          <w:p w:rsidR="00C22FA8" w:rsidRDefault="00C22FA8" w:rsidP="008D3E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7.3 พัฒนาและส่งเสริมเครือข่ายวิสาหกิจชุมชนให้</w:t>
            </w:r>
          </w:p>
          <w:p w:rsidR="00C22FA8" w:rsidRDefault="00C22FA8" w:rsidP="008D3E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เข้มแข็งและสามารถแข่งขันได้</w:t>
            </w:r>
          </w:p>
          <w:p w:rsidR="00C22FA8" w:rsidRDefault="00C22FA8" w:rsidP="008D3E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7.4 พัฒนาส่งเสริมการพาณิชย์ การลงทุนและการ</w:t>
            </w:r>
          </w:p>
          <w:p w:rsidR="00C22FA8" w:rsidRDefault="00C22FA8" w:rsidP="008D3E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ท่องเที่ยว</w:t>
            </w:r>
          </w:p>
          <w:p w:rsidR="00C22FA8" w:rsidRDefault="00C22FA8" w:rsidP="008D3E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7.5 ส่งเสริม สนับสนุนกระบวนการเรียนรู้ และการนำ</w:t>
            </w:r>
          </w:p>
          <w:p w:rsidR="00C22FA8" w:rsidRDefault="00C22FA8" w:rsidP="008D3E3B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หลักปรัชญาเศรษฐกิจพอเพียงไปใช้ในการ</w:t>
            </w:r>
          </w:p>
          <w:p w:rsidR="00C22FA8" w:rsidRDefault="00C22FA8" w:rsidP="00C22FA8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ประกอบอาชีพ</w:t>
            </w:r>
          </w:p>
        </w:tc>
      </w:tr>
    </w:tbl>
    <w:p w:rsidR="00AB258B" w:rsidRPr="00EF2DA5" w:rsidRDefault="00AB258B" w:rsidP="00A31A92">
      <w:pPr>
        <w:spacing w:before="120"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D37C69" w:rsidRPr="00D37C69" w:rsidRDefault="00AE3780" w:rsidP="00D37C69">
      <w:pPr>
        <w:spacing w:before="240" w:after="0" w:line="240" w:lineRule="auto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35</w:t>
      </w:r>
    </w:p>
    <w:tbl>
      <w:tblPr>
        <w:tblStyle w:val="a6"/>
        <w:tblW w:w="9604" w:type="dxa"/>
        <w:tblLook w:val="04A0"/>
      </w:tblPr>
      <w:tblGrid>
        <w:gridCol w:w="4802"/>
        <w:gridCol w:w="4802"/>
      </w:tblGrid>
      <w:tr w:rsidR="00C22FA8" w:rsidRPr="00EF2DA5" w:rsidTr="00672FF3">
        <w:trPr>
          <w:trHeight w:val="418"/>
        </w:trPr>
        <w:tc>
          <w:tcPr>
            <w:tcW w:w="4802" w:type="dxa"/>
          </w:tcPr>
          <w:p w:rsidR="00C22FA8" w:rsidRPr="00EF2DA5" w:rsidRDefault="00C22FA8" w:rsidP="00672FF3">
            <w:pPr>
              <w:spacing w:before="120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lastRenderedPageBreak/>
              <w:t>ยุทธศาสตร์</w:t>
            </w:r>
          </w:p>
        </w:tc>
        <w:tc>
          <w:tcPr>
            <w:tcW w:w="4802" w:type="dxa"/>
          </w:tcPr>
          <w:p w:rsidR="00C22FA8" w:rsidRPr="00EF2DA5" w:rsidRDefault="00C22FA8" w:rsidP="00672FF3">
            <w:pPr>
              <w:spacing w:before="120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แนวทางการพัฒนา</w:t>
            </w:r>
          </w:p>
        </w:tc>
      </w:tr>
      <w:tr w:rsidR="00C22FA8" w:rsidRPr="00EF2DA5" w:rsidTr="00672FF3">
        <w:trPr>
          <w:trHeight w:val="937"/>
        </w:trPr>
        <w:tc>
          <w:tcPr>
            <w:tcW w:w="4802" w:type="dxa"/>
          </w:tcPr>
          <w:p w:rsidR="00C22FA8" w:rsidRPr="00CB0129" w:rsidRDefault="00C22FA8" w:rsidP="00C22FA8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ยุทธศาสตร์ที่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8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การพัฒนาการบริหารภาครัฐ</w:t>
            </w:r>
            <w:r w:rsidR="00CB012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CB0129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ภายใต้หลักธรรมาภิบาล</w:t>
            </w:r>
          </w:p>
          <w:p w:rsidR="00C22FA8" w:rsidRPr="00EF2DA5" w:rsidRDefault="00C22FA8" w:rsidP="00672FF3">
            <w:pPr>
              <w:spacing w:before="120"/>
              <w:jc w:val="both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802" w:type="dxa"/>
          </w:tcPr>
          <w:p w:rsidR="00C22FA8" w:rsidRDefault="00C22FA8" w:rsidP="00672FF3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8.1 ส่งเสริมการกระจายอำนาจให้แก่ภาคประชาชน</w:t>
            </w:r>
          </w:p>
          <w:p w:rsidR="00C22FA8" w:rsidRDefault="00C22FA8" w:rsidP="00672FF3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8.2 ส่งเสริม สนับสนุนและพัฒนาระบบเทคโนโลยี</w:t>
            </w:r>
          </w:p>
          <w:p w:rsidR="00C22FA8" w:rsidRDefault="00C22FA8" w:rsidP="00672FF3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สารสนเทศและนวัตกรรมใหม่ในการปฏิบัติงาน</w:t>
            </w:r>
          </w:p>
          <w:p w:rsidR="00C22FA8" w:rsidRDefault="00C22FA8" w:rsidP="00672FF3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และบริการประชาชนอย่างต่อเนื่อง</w:t>
            </w:r>
          </w:p>
          <w:p w:rsidR="00C22FA8" w:rsidRDefault="00C22FA8" w:rsidP="00672FF3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8.3 พัฒนาขีดสมรรถนะของบุคลากรให้เพิ่มขึ้นและ</w:t>
            </w:r>
          </w:p>
          <w:p w:rsidR="00C22FA8" w:rsidRDefault="00C22FA8" w:rsidP="00672FF3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พร้อมรับการเปลี่ยนแปลง</w:t>
            </w:r>
          </w:p>
          <w:p w:rsidR="00C22FA8" w:rsidRDefault="00C22FA8" w:rsidP="00672FF3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8.4 ส่งเสริมการมีส่วนร่วมและการสร้างเครือข่ายของ</w:t>
            </w:r>
          </w:p>
          <w:p w:rsidR="00C22FA8" w:rsidRPr="00EF2DA5" w:rsidRDefault="00C22FA8" w:rsidP="00672FF3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ภาคประชาชน</w:t>
            </w:r>
          </w:p>
        </w:tc>
      </w:tr>
    </w:tbl>
    <w:p w:rsidR="00F227E6" w:rsidRPr="00EF2DA5" w:rsidRDefault="00F227E6" w:rsidP="00BC78E2">
      <w:pPr>
        <w:spacing w:before="240" w:after="0" w:line="240" w:lineRule="auto"/>
        <w:rPr>
          <w:rFonts w:ascii="TH SarabunIT๙" w:eastAsia="Times New Roman" w:hAnsi="TH SarabunIT๙" w:cs="TH SarabunIT๙"/>
          <w:color w:val="000000"/>
          <w:sz w:val="36"/>
          <w:szCs w:val="36"/>
        </w:rPr>
      </w:pPr>
      <w:r w:rsidRPr="00EF2DA5">
        <w:rPr>
          <w:rFonts w:ascii="TH SarabunIT๙" w:eastAsia="Times New Roman" w:hAnsi="TH SarabunIT๙" w:cs="TH SarabunIT๙"/>
          <w:color w:val="000000"/>
          <w:sz w:val="36"/>
          <w:szCs w:val="36"/>
          <w:cs/>
        </w:rPr>
        <w:t xml:space="preserve">ยุทธศาสตร์การพัฒนาและแนวทางการพัฒนาในช่วงสามปีของ  </w:t>
      </w:r>
      <w:proofErr w:type="spellStart"/>
      <w:r w:rsidRPr="00EF2DA5">
        <w:rPr>
          <w:rFonts w:ascii="TH SarabunIT๙" w:eastAsia="Times New Roman" w:hAnsi="TH SarabunIT๙" w:cs="TH SarabunIT๙"/>
          <w:color w:val="000000"/>
          <w:sz w:val="36"/>
          <w:szCs w:val="36"/>
          <w:cs/>
        </w:rPr>
        <w:t>อบต.</w:t>
      </w:r>
      <w:proofErr w:type="spellEnd"/>
    </w:p>
    <w:p w:rsidR="00EB0807" w:rsidRPr="00EF2DA5" w:rsidRDefault="00EB0807" w:rsidP="00F227E6">
      <w:pPr>
        <w:spacing w:before="240"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วิสัยทัศน์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  “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องค์การบริหารส่วนตำบลท่านางแนว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”</w:t>
      </w:r>
    </w:p>
    <w:p w:rsidR="00274E11" w:rsidRDefault="00BC78E2" w:rsidP="00274E11">
      <w:pPr>
        <w:spacing w:after="0" w:line="240" w:lineRule="auto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“</w:t>
      </w:r>
      <w:r w:rsidR="00274E1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พัฒนาแหล่งน้ำอย่างยั่งยืน เป็นศูนย์กลางจำหน่ายสินค้าผลิตภัณฑ์พื้นบ้าน</w:t>
      </w:r>
    </w:p>
    <w:p w:rsidR="00EB0807" w:rsidRPr="00EF2DA5" w:rsidRDefault="00274E11" w:rsidP="00274E11">
      <w:pPr>
        <w:spacing w:after="0" w:line="240" w:lineRule="auto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อนุรักษ์ฟื้นฟูประเพณีภูมิปัญญาท้องถิ่น ชุมชนเข้มแข็งและสามัคคี</w:t>
      </w:r>
      <w:r w:rsidR="00EB0807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”</w:t>
      </w:r>
    </w:p>
    <w:p w:rsidR="00B82D19" w:rsidRPr="00EF2DA5" w:rsidRDefault="00B82D19" w:rsidP="00EB0807">
      <w:pPr>
        <w:spacing w:after="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proofErr w:type="spellStart"/>
      <w:r w:rsidRPr="00EF2DA5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พันธ</w:t>
      </w:r>
      <w:proofErr w:type="spellEnd"/>
      <w:r w:rsidRPr="00EF2DA5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กิจ</w:t>
      </w:r>
    </w:p>
    <w:p w:rsidR="00B82D19" w:rsidRPr="00EF2DA5" w:rsidRDefault="00B82D19" w:rsidP="00A81B89">
      <w:pPr>
        <w:spacing w:after="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เพื่อให้บรรลุวิสัยทัศน์ดังกล่าวองค์การบริหารส่วนตำบลท่านางแนว  ได้กำหนด</w:t>
      </w:r>
      <w:proofErr w:type="spellStart"/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พันธ</w:t>
      </w:r>
      <w:proofErr w:type="spellEnd"/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กิจการพัฒนา ดังนี้</w:t>
      </w:r>
    </w:p>
    <w:p w:rsidR="00B82D19" w:rsidRPr="00EF2DA5" w:rsidRDefault="00B82D19" w:rsidP="00A81B89">
      <w:pPr>
        <w:spacing w:after="0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 xml:space="preserve">1. </w:t>
      </w:r>
      <w:r w:rsidR="00C4221A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พัฒนาสาธารณูปโภค สาธารณูปการ และรักษาความปลอดภัยในชุมชนและปลอดยาเสพติด</w:t>
      </w:r>
    </w:p>
    <w:p w:rsidR="00B82D19" w:rsidRPr="00EF2DA5" w:rsidRDefault="00B82D19" w:rsidP="00A81B89">
      <w:pPr>
        <w:spacing w:after="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 xml:space="preserve">2. </w:t>
      </w:r>
      <w:r w:rsidR="00C4221A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พัฒนาโครงสร้างพื้นฐานให้มีมาตรฐาน</w:t>
      </w:r>
    </w:p>
    <w:p w:rsidR="00B82D19" w:rsidRPr="00EF2DA5" w:rsidRDefault="00B82D19" w:rsidP="00A81B89">
      <w:pPr>
        <w:spacing w:after="0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 xml:space="preserve">3. </w:t>
      </w:r>
      <w:r w:rsidR="00C4221A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สร้างความมั่นคงของเศรษฐกิจ สาธารณสุขชุมชนและการศึกษาที่มีคุณภาพ</w:t>
      </w:r>
    </w:p>
    <w:p w:rsidR="00795085" w:rsidRDefault="00B82D19" w:rsidP="00A81B89">
      <w:pPr>
        <w:spacing w:after="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 xml:space="preserve">4. </w:t>
      </w:r>
      <w:r w:rsidR="00C4221A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บริหารจัดการทรัพยากรธรรมชาติและสิ่งแวดล้อมภายใต้การมีส่วนร่วมของคนในท้องถิ่น</w:t>
      </w:r>
    </w:p>
    <w:p w:rsidR="00C4221A" w:rsidRDefault="00C4221A" w:rsidP="00A81B89">
      <w:pPr>
        <w:spacing w:after="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  <w:t>5. พัฒนาการปฏิบัติราชการให้มีประสิทธิภาพ โปร่งใส ตรวจสอบได้</w:t>
      </w:r>
    </w:p>
    <w:p w:rsidR="00155E73" w:rsidRDefault="00155E73" w:rsidP="00A81B89">
      <w:pPr>
        <w:spacing w:after="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เป้าประสงค์</w:t>
      </w:r>
    </w:p>
    <w:p w:rsidR="00155E73" w:rsidRDefault="00155E73" w:rsidP="00A81B89">
      <w:pPr>
        <w:spacing w:after="0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1. </w:t>
      </w:r>
      <w:r w:rsidR="00AB768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ระบบสาธารณูปโภค สาธารณูปการ</w:t>
      </w:r>
      <w:r w:rsidR="005C213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ได้มาตรฐานและประชาชนมีความปลอดภัยในชีวิตและทรัพย์สิน</w:t>
      </w:r>
    </w:p>
    <w:p w:rsidR="00155E73" w:rsidRDefault="00155E73" w:rsidP="00A81B89">
      <w:pPr>
        <w:spacing w:after="0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2. </w:t>
      </w:r>
      <w:r w:rsidR="00B00DC7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การคมนาคมที่ได้มาตรฐาน</w:t>
      </w:r>
    </w:p>
    <w:p w:rsidR="00155E73" w:rsidRDefault="00155E73" w:rsidP="00A81B89">
      <w:pPr>
        <w:spacing w:after="0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3. </w:t>
      </w:r>
      <w:r w:rsidR="00B00DC7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ส่งเสริมการกีฬา การศึกษา อาชีพ</w:t>
      </w:r>
      <w:r w:rsidR="004033D5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สาธารณสุขและการเกษตรทำให้ประชา</w:t>
      </w:r>
      <w:r w:rsidR="00B00DC7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ชนมีคุณภาพชีวิตที่ดี</w:t>
      </w:r>
    </w:p>
    <w:p w:rsidR="00155E73" w:rsidRDefault="00155E73" w:rsidP="00A81B89">
      <w:pPr>
        <w:spacing w:after="0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4. </w:t>
      </w:r>
      <w:r w:rsidR="004033D5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ทรัพยากรธรรมชาติและสิ่งแวดล้อมได้รับการอนุรักษ์ฟื้นฟูและใช้ประโยชน์อย่างเหมาะสม</w:t>
      </w:r>
    </w:p>
    <w:p w:rsidR="004033D5" w:rsidRPr="00EF2DA5" w:rsidRDefault="004033D5" w:rsidP="00A81B89">
      <w:pPr>
        <w:spacing w:after="0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5. การบริหารงานขององค์กรมีประสิทธิภาพเป็นไปตามหลักการบริหารกิจการบ้านเมืองที่ดี</w:t>
      </w:r>
    </w:p>
    <w:p w:rsidR="00795085" w:rsidRPr="00EF2DA5" w:rsidRDefault="007C43F4" w:rsidP="00A81B89">
      <w:pPr>
        <w:spacing w:after="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ประเด็นยุทธศาสตร์  ประกอบด้วย  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8</w:t>
      </w:r>
      <w:r w:rsidR="00795085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ยุทธศาสตร์ ดังนี้</w:t>
      </w:r>
    </w:p>
    <w:p w:rsidR="00B82D19" w:rsidRPr="00EF2DA5" w:rsidRDefault="00795085" w:rsidP="00A81B89">
      <w:pPr>
        <w:spacing w:after="0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ยุทธศาสตร์ที่ </w:t>
      </w:r>
      <w:r w:rsidR="00841217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1  การพัฒนาคุณภาพคนและสังคม</w:t>
      </w:r>
    </w:p>
    <w:p w:rsidR="00795085" w:rsidRPr="00EF2DA5" w:rsidRDefault="00795085" w:rsidP="00A81B89">
      <w:pPr>
        <w:spacing w:after="0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 xml:space="preserve">ยุทธศาสตร์ที่  2 </w:t>
      </w:r>
      <w:r w:rsidR="00841217"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 xml:space="preserve"> </w:t>
      </w:r>
      <w:r w:rsidR="00841217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การพัฒนาโครงสร้างพื้นฐาน</w:t>
      </w:r>
    </w:p>
    <w:p w:rsidR="00795085" w:rsidRPr="00EF2DA5" w:rsidRDefault="00795085" w:rsidP="00A81B89">
      <w:pPr>
        <w:suppressAutoHyphens/>
        <w:spacing w:after="0" w:line="240" w:lineRule="auto"/>
        <w:ind w:left="720" w:firstLine="720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 xml:space="preserve">ยุทธศาสตร์ที่  3 </w:t>
      </w:r>
      <w:r w:rsidR="00841217"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 xml:space="preserve"> การพัฒนาศักยภาพพลเมือง</w:t>
      </w:r>
    </w:p>
    <w:p w:rsidR="00795085" w:rsidRPr="00EF2DA5" w:rsidRDefault="00795085" w:rsidP="00A81B89">
      <w:pPr>
        <w:spacing w:after="0" w:line="240" w:lineRule="auto"/>
        <w:ind w:left="720" w:firstLine="720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 xml:space="preserve">ยุทธศาสตร์ที่  4 </w:t>
      </w:r>
      <w:r w:rsidR="00E50521"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 xml:space="preserve"> </w:t>
      </w: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การบริหารจัดการทรัพยากรธรรมชาติและสิ่งแวดล้อมเพื่อการ</w:t>
      </w:r>
    </w:p>
    <w:p w:rsidR="00795085" w:rsidRPr="00EF2DA5" w:rsidRDefault="00E50521" w:rsidP="00A81B89">
      <w:pPr>
        <w:spacing w:after="0" w:line="240" w:lineRule="auto"/>
        <w:ind w:left="2160" w:firstLine="720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 xml:space="preserve"> </w:t>
      </w:r>
      <w:r w:rsidR="00795085"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พัฒนาอย่างยั่งยืน</w:t>
      </w:r>
    </w:p>
    <w:p w:rsidR="00FF6B33" w:rsidRDefault="00FF6B33" w:rsidP="00A81B89">
      <w:pPr>
        <w:suppressAutoHyphens/>
        <w:spacing w:after="0" w:line="240" w:lineRule="auto"/>
        <w:ind w:left="720" w:firstLine="720"/>
        <w:rPr>
          <w:rFonts w:ascii="TH SarabunIT๙" w:eastAsia="Cordia New" w:hAnsi="TH SarabunIT๙" w:cs="TH SarabunIT๙"/>
          <w:sz w:val="32"/>
          <w:szCs w:val="32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 xml:space="preserve">ยุทธศาสตร์ที่  5 </w:t>
      </w:r>
      <w:r w:rsidR="00E50521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การพัฒนาการเกษตรยั่งยืน</w:t>
      </w:r>
    </w:p>
    <w:p w:rsidR="00257085" w:rsidRDefault="00257085" w:rsidP="00A81B89">
      <w:pPr>
        <w:suppressAutoHyphens/>
        <w:spacing w:after="0" w:line="240" w:lineRule="auto"/>
        <w:ind w:left="720" w:firstLine="720"/>
        <w:rPr>
          <w:rFonts w:ascii="TH SarabunIT๙" w:eastAsia="Cordia New" w:hAnsi="TH SarabunIT๙" w:cs="TH SarabunIT๙"/>
          <w:sz w:val="32"/>
          <w:szCs w:val="32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ยุทธศาสตร์ที่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6  การเสริมสร้างสุขภาวะ</w:t>
      </w:r>
    </w:p>
    <w:p w:rsidR="00DA7557" w:rsidRDefault="00DA7557" w:rsidP="00A81B89">
      <w:pPr>
        <w:suppressAutoHyphens/>
        <w:spacing w:after="0" w:line="240" w:lineRule="auto"/>
        <w:ind w:left="720" w:firstLine="720"/>
        <w:rPr>
          <w:rFonts w:ascii="TH SarabunIT๙" w:eastAsia="Cordia New" w:hAnsi="TH SarabunIT๙" w:cs="TH SarabunIT๙"/>
          <w:sz w:val="32"/>
          <w:szCs w:val="32"/>
        </w:rPr>
      </w:pPr>
    </w:p>
    <w:p w:rsidR="00DA7557" w:rsidRDefault="00AE3780" w:rsidP="00DA7557">
      <w:pPr>
        <w:suppressAutoHyphens/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36</w:t>
      </w:r>
    </w:p>
    <w:p w:rsidR="00DA7557" w:rsidRDefault="00DA7557" w:rsidP="00DA7557">
      <w:pPr>
        <w:suppressAutoHyphens/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ยุทธศาสตร์ที่</w:t>
      </w:r>
      <w:r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 xml:space="preserve">  7  การเสริมสร้างทางสังคมให้เข้มแข็งและพัฒนาเศรษฐกิจชุมชน เพื่อการแข่งขันภายใต้หลักปรัชญาเศรษฐกิจพอเพียง</w:t>
      </w:r>
    </w:p>
    <w:p w:rsidR="00DA7557" w:rsidRDefault="00DA7557" w:rsidP="00DA7557">
      <w:pPr>
        <w:suppressAutoHyphens/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ab/>
      </w: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ยุทธศาสตร์ที่</w:t>
      </w:r>
      <w:r w:rsidR="005B0279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8  การพัฒนาการบริหารภาครัฐภายใต้หลัก</w:t>
      </w:r>
      <w:proofErr w:type="spellStart"/>
      <w:r w:rsidR="005B0279">
        <w:rPr>
          <w:rFonts w:ascii="TH SarabunIT๙" w:eastAsia="Cordia New" w:hAnsi="TH SarabunIT๙" w:cs="TH SarabunIT๙" w:hint="cs"/>
          <w:sz w:val="32"/>
          <w:szCs w:val="32"/>
          <w:cs/>
        </w:rPr>
        <w:t>ธรรมาภิ</w:t>
      </w:r>
      <w:proofErr w:type="spellEnd"/>
      <w:r w:rsidR="005B0279">
        <w:rPr>
          <w:rFonts w:ascii="TH SarabunIT๙" w:eastAsia="Cordia New" w:hAnsi="TH SarabunIT๙" w:cs="TH SarabunIT๙" w:hint="cs"/>
          <w:sz w:val="32"/>
          <w:szCs w:val="32"/>
          <w:cs/>
        </w:rPr>
        <w:t>บาล</w:t>
      </w:r>
    </w:p>
    <w:p w:rsidR="006C5CD3" w:rsidRPr="00EF2DA5" w:rsidRDefault="006C5CD3" w:rsidP="00425F5B">
      <w:pPr>
        <w:suppressAutoHyphens/>
        <w:spacing w:before="120"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ประเด็นยุทธศาสตร์และแนวทางการพัฒนา ประกอบด้วย</w:t>
      </w:r>
      <w:r w:rsidR="00817CD7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 xml:space="preserve"> </w:t>
      </w:r>
      <w:r w:rsidR="00817CD7"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 xml:space="preserve"> 8 </w:t>
      </w: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 xml:space="preserve"> ยุทธศาสตร์  </w:t>
      </w:r>
      <w:r w:rsidR="00817CD7"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 xml:space="preserve">30  แนวทางการพัฒนา ดังนี้  </w:t>
      </w:r>
    </w:p>
    <w:p w:rsidR="00EB0807" w:rsidRPr="00EF2DA5" w:rsidRDefault="00795085" w:rsidP="00752069">
      <w:pPr>
        <w:spacing w:before="120"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ยุทธศาสตร์ที่ 1  </w:t>
      </w:r>
      <w:r w:rsidR="00EB0807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การพัฒนาคุณภาพคนและสังคม</w:t>
      </w:r>
      <w:r w:rsidR="00EB0807" w:rsidRPr="00EF2DA5"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</w:p>
    <w:p w:rsidR="00EB0807" w:rsidRPr="00EF2DA5" w:rsidRDefault="00EB0807" w:rsidP="00A81B89">
      <w:pPr>
        <w:spacing w:after="0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ประกอบด้วยแนวทางการพัฒนา  ดังนี้</w:t>
      </w:r>
    </w:p>
    <w:p w:rsidR="00EB0807" w:rsidRPr="00EF2DA5" w:rsidRDefault="00EB0807" w:rsidP="00A81B89">
      <w:pPr>
        <w:pStyle w:val="a4"/>
        <w:suppressAutoHyphens w:val="0"/>
        <w:ind w:left="720" w:firstLine="720"/>
        <w:rPr>
          <w:rFonts w:ascii="TH SarabunIT๙" w:hAnsi="TH SarabunIT๙" w:cs="TH SarabunIT๙"/>
          <w:szCs w:val="32"/>
          <w:cs/>
        </w:rPr>
      </w:pPr>
      <w:r w:rsidRPr="00EF2DA5">
        <w:rPr>
          <w:rFonts w:ascii="TH SarabunIT๙" w:eastAsia="Times New Roman" w:hAnsi="TH SarabunIT๙" w:cs="TH SarabunIT๙"/>
          <w:color w:val="000000"/>
          <w:szCs w:val="32"/>
          <w:cs/>
        </w:rPr>
        <w:t xml:space="preserve">1. </w:t>
      </w:r>
      <w:r w:rsidR="00752069">
        <w:rPr>
          <w:rFonts w:ascii="TH SarabunIT๙" w:hAnsi="TH SarabunIT๙" w:cs="TH SarabunIT๙" w:hint="cs"/>
          <w:szCs w:val="32"/>
          <w:cs/>
        </w:rPr>
        <w:t>พัฒนาระบบสาธารณูปโภค สาธารณูปการ ชุมชนเมืองและชนบทอย่างทั่วถึงและเป็นระบบ</w:t>
      </w:r>
    </w:p>
    <w:p w:rsidR="00EB0807" w:rsidRPr="00EF2DA5" w:rsidRDefault="00EB0807" w:rsidP="00A81B89">
      <w:pPr>
        <w:pStyle w:val="a4"/>
        <w:suppressAutoHyphens w:val="0"/>
        <w:ind w:firstLine="1440"/>
        <w:rPr>
          <w:rFonts w:ascii="TH SarabunIT๙" w:hAnsi="TH SarabunIT๙" w:cs="TH SarabunIT๙"/>
          <w:szCs w:val="32"/>
          <w:cs/>
        </w:rPr>
      </w:pPr>
      <w:r w:rsidRPr="00EF2DA5">
        <w:rPr>
          <w:rFonts w:ascii="TH SarabunIT๙" w:hAnsi="TH SarabunIT๙" w:cs="TH SarabunIT๙"/>
          <w:szCs w:val="32"/>
          <w:cs/>
        </w:rPr>
        <w:t xml:space="preserve">2. </w:t>
      </w:r>
      <w:r w:rsidR="007C6BD4">
        <w:rPr>
          <w:rFonts w:ascii="TH SarabunIT๙" w:hAnsi="TH SarabunIT๙" w:cs="TH SarabunIT๙" w:hint="cs"/>
          <w:szCs w:val="32"/>
          <w:cs/>
        </w:rPr>
        <w:t>พัฒนาเพิ่มประสิทธิภาพระบบเครือข่ายการป้องกันและบรรเทาสาธารณภัยในท้องถิ่นให้มีประสิทธิภาพได้มาตรฐาน</w:t>
      </w:r>
    </w:p>
    <w:p w:rsidR="007C6BD4" w:rsidRDefault="003A38E5" w:rsidP="00A81B89">
      <w:pPr>
        <w:spacing w:after="0" w:line="240" w:lineRule="auto"/>
        <w:ind w:firstLine="1418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3</w:t>
      </w:r>
      <w:r w:rsidR="001F46FC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.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7C6BD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พัฒนา ส่งเสริม และสนับสนุนระบบการรักษาความปลอดภัยในเขตเมืองและชุมชนแบบ</w:t>
      </w:r>
    </w:p>
    <w:p w:rsidR="001F46FC" w:rsidRPr="00EF2DA5" w:rsidRDefault="007C6BD4" w:rsidP="007C6BD4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มีส่วนร่วม</w:t>
      </w:r>
    </w:p>
    <w:p w:rsidR="007C6BD4" w:rsidRDefault="00316227" w:rsidP="00A81B89">
      <w:pPr>
        <w:spacing w:after="0" w:line="240" w:lineRule="auto"/>
        <w:ind w:left="720" w:firstLine="720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4</w:t>
      </w:r>
      <w:r w:rsidR="001F46FC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.</w:t>
      </w:r>
      <w:r w:rsidR="007C6BD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ส่งเสริม สนับสนุนการป้องกันและแก้ไขปัญหายาเสพติดและอบายมุขอย่างเป็นระบบ</w:t>
      </w:r>
    </w:p>
    <w:p w:rsidR="001F46FC" w:rsidRPr="00EF2DA5" w:rsidRDefault="007C6BD4" w:rsidP="007C6BD4">
      <w:pPr>
        <w:spacing w:after="0" w:line="240" w:lineRule="auto"/>
        <w:ind w:left="720" w:hanging="720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ครบวงจร</w:t>
      </w:r>
      <w:r w:rsidR="001F46FC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</w:p>
    <w:p w:rsidR="00EB0807" w:rsidRPr="00EF2DA5" w:rsidRDefault="00EB0807" w:rsidP="00831737">
      <w:pPr>
        <w:suppressAutoHyphens/>
        <w:spacing w:before="120"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ยุทธศาสตร์</w:t>
      </w:r>
      <w:r w:rsidR="00795085"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 xml:space="preserve">ที่  2  </w:t>
      </w:r>
      <w:r w:rsidR="00EC571A"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>การพัฒนาโครงสร้างพื้นฐาน</w:t>
      </w:r>
    </w:p>
    <w:p w:rsidR="00EB0807" w:rsidRPr="00EF2DA5" w:rsidRDefault="00EB0807" w:rsidP="00EB0807">
      <w:pPr>
        <w:spacing w:after="0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ประกอบด้วยแนวทางการพัฒนา  ดังนี้</w:t>
      </w:r>
    </w:p>
    <w:p w:rsidR="001B6CB5" w:rsidRPr="00EF2DA5" w:rsidRDefault="001B6CB5" w:rsidP="001B6CB5">
      <w:pPr>
        <w:spacing w:after="0" w:line="240" w:lineRule="auto"/>
        <w:ind w:firstLine="144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1. </w:t>
      </w:r>
      <w:r w:rsidR="00EC571A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พัฒนาโครงสร้างพื้นฐานเส้นทางคมนาคมขนส่งให้ได้มาตรฐานและให้ทั่วถึง</w:t>
      </w:r>
    </w:p>
    <w:p w:rsidR="00EB0807" w:rsidRPr="00EF2DA5" w:rsidRDefault="00EB0807" w:rsidP="00831737">
      <w:pPr>
        <w:suppressAutoHyphens/>
        <w:spacing w:before="120"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ยุทธศาสตร์</w:t>
      </w:r>
      <w:r w:rsidR="00795085"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 xml:space="preserve">ที่  3  </w:t>
      </w: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การ</w:t>
      </w:r>
      <w:r w:rsidR="00F76085"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>พัฒนาการศึกษาและศักยภาพพลเมือง</w:t>
      </w:r>
    </w:p>
    <w:p w:rsidR="00EB0807" w:rsidRPr="00EF2DA5" w:rsidRDefault="00EB0807" w:rsidP="00EB0807">
      <w:pPr>
        <w:spacing w:after="0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ประกอบด้วยแนวทางการพัฒนา  ดังนี้</w:t>
      </w:r>
    </w:p>
    <w:p w:rsidR="002A586B" w:rsidRPr="00EF2DA5" w:rsidRDefault="00EB0807" w:rsidP="00F76085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</w: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</w:r>
      <w:r w:rsidR="002A586B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1</w:t>
      </w:r>
      <w:r w:rsidR="00F76085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. พัฒนาคุณภาพการศึกษาพื้นฐาน และเพิ่มโอกาสทางการศึกษาทั้งในและนอกระบบอย่างทั่วถึงและมีคุณภาพ</w:t>
      </w:r>
      <w:r w:rsidR="002A586B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</w:p>
    <w:p w:rsidR="00196D05" w:rsidRDefault="00EB0807" w:rsidP="00196D05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</w:r>
      <w:r w:rsidR="00196D05"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ab/>
      </w:r>
      <w:r w:rsidR="004F2BA5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2</w:t>
      </w:r>
      <w:r w:rsidR="00196D05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. </w:t>
      </w:r>
      <w:r w:rsidR="00F76085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พัฒนา ส่งเสริม และสนับสนุนการกีฬาสู่ความเป็นเลิศและการกีฬาเพื่อออกกำลังกาย</w:t>
      </w:r>
    </w:p>
    <w:p w:rsidR="00F76085" w:rsidRPr="00EF2DA5" w:rsidRDefault="00F76085" w:rsidP="00196D05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  <w:t>3.</w:t>
      </w: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ส่งเสริม สนับสนุนและพัฒนาการประกอบอาชีพที่เหมาะสมตามศักยภาพของประชาชน</w:t>
      </w:r>
    </w:p>
    <w:p w:rsidR="00EB0807" w:rsidRPr="00EF2DA5" w:rsidRDefault="00EB0807" w:rsidP="004A7ED6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ยุทธศาสตร์</w:t>
      </w:r>
      <w:r w:rsidR="00795085"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 xml:space="preserve">ที่  4  </w:t>
      </w: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การพัฒนาด้านการบริหารจัดการทรัพยากรธรรมชาติและสิ่งแวดล้อมเพื่อการพัฒนาอย่างยั่งยืน</w:t>
      </w:r>
    </w:p>
    <w:p w:rsidR="00EB0807" w:rsidRPr="00EF2DA5" w:rsidRDefault="00EB0807" w:rsidP="00EB0807">
      <w:pPr>
        <w:spacing w:after="0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ประกอบด้วยแนวทางการพัฒนา  ดังนี้</w:t>
      </w:r>
    </w:p>
    <w:p w:rsidR="0041671E" w:rsidRPr="00EF2DA5" w:rsidRDefault="0098388A" w:rsidP="00831737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EF2DA5">
        <w:rPr>
          <w:rFonts w:ascii="TH SarabunIT๙" w:eastAsia="Cordia New" w:hAnsi="TH SarabunIT๙" w:cs="TH SarabunIT๙"/>
          <w:b/>
          <w:bCs/>
          <w:sz w:val="32"/>
          <w:szCs w:val="20"/>
          <w:cs/>
          <w:lang w:val="th-TH"/>
        </w:rPr>
        <w:tab/>
      </w:r>
      <w:r w:rsidR="00831737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41671E" w:rsidRPr="00EF2DA5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1. </w:t>
      </w:r>
      <w:r w:rsidR="00AE1F2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บริหารจัดการ อนุรักษ์ ฟื้นฟูทรัพยากรธรรมชาติและสิ่งแวดล้อมแบบ</w:t>
      </w:r>
      <w:proofErr w:type="spellStart"/>
      <w:r w:rsidR="00AE1F2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บูรณา</w:t>
      </w:r>
      <w:proofErr w:type="spellEnd"/>
      <w:r w:rsidR="00AE1F2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การและยั่งยืน</w:t>
      </w:r>
    </w:p>
    <w:p w:rsidR="0041671E" w:rsidRPr="00EF2DA5" w:rsidRDefault="0041671E" w:rsidP="00AE1F22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E4041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2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. พัฒนา</w:t>
      </w:r>
      <w:r w:rsidR="00AE1F2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AE1F2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ฟื้นฟูแหล่งน้ำ</w:t>
      </w:r>
      <w:r w:rsidR="00AE1F2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แหล่งน้ำใต้ดิน และการบริหารจัดการน้ำอย่างเป็นระบบ และมีประสิทธิภาพโดยประชาชนมีส่วนร่วม</w:t>
      </w:r>
    </w:p>
    <w:p w:rsidR="0041671E" w:rsidRPr="00EF2DA5" w:rsidRDefault="00E4041F" w:rsidP="0041671E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3</w:t>
      </w:r>
      <w:r w:rsidR="0041671E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. เพิ่มประสิทธิภาพการจัดการขยะชุมชน สิ่งปฏิกูล และน้ำเสีย</w:t>
      </w:r>
    </w:p>
    <w:p w:rsidR="00EB0807" w:rsidRDefault="00EB0807" w:rsidP="00831737">
      <w:pPr>
        <w:suppressAutoHyphens/>
        <w:spacing w:before="120"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ยุทธศาสตร์</w:t>
      </w:r>
      <w:r w:rsidR="00795085"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 xml:space="preserve">ที่  5  </w:t>
      </w:r>
      <w:r w:rsidR="00E44AF1"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>การพัฒนาการเกษตรยั่งยืน</w:t>
      </w:r>
    </w:p>
    <w:p w:rsidR="00B42737" w:rsidRPr="00EF2DA5" w:rsidRDefault="00B42737" w:rsidP="00B42737">
      <w:pPr>
        <w:spacing w:after="0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ประกอบด้วยแนวทางการพัฒนา  ดังนี้</w:t>
      </w:r>
    </w:p>
    <w:p w:rsidR="00EB0807" w:rsidRDefault="00EB0807" w:rsidP="00162FE1">
      <w:pPr>
        <w:suppressAutoHyphens/>
        <w:spacing w:after="0" w:line="240" w:lineRule="auto"/>
        <w:ind w:left="720" w:firstLine="720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 xml:space="preserve">1. </w:t>
      </w:r>
      <w:r w:rsidR="00F06761"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>พัฒนา</w:t>
      </w:r>
      <w:r w:rsidR="00E44AF1"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>ส่งเสริมการเกษตรตามหลักปรัชญาเศรษฐกิจพอเพียง</w:t>
      </w:r>
    </w:p>
    <w:p w:rsidR="00243C68" w:rsidRDefault="00243C68" w:rsidP="00243C68">
      <w:pPr>
        <w:suppressAutoHyphens/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ยุทธศาสตร์ที่</w:t>
      </w:r>
      <w:r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 xml:space="preserve">  6  การเสริมสร้างสุขภาวะ</w:t>
      </w:r>
    </w:p>
    <w:p w:rsidR="00243C68" w:rsidRDefault="00243C68" w:rsidP="00243C68">
      <w:pPr>
        <w:spacing w:after="0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ประกอบด้วยแนวทางการพัฒนา  ดังนี้</w:t>
      </w:r>
    </w:p>
    <w:p w:rsidR="00243C68" w:rsidRDefault="00243C68" w:rsidP="00243C68">
      <w:pPr>
        <w:spacing w:after="0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 xml:space="preserve">1.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>พัฒนา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ระบบบริการด้านสาธารณสุขให้มีคุณภาพและเข้าถึงได้อย่างทั่วถึงเท่าเทียม</w:t>
      </w:r>
    </w:p>
    <w:p w:rsidR="00243C68" w:rsidRDefault="00243C68" w:rsidP="00243C68">
      <w:pPr>
        <w:spacing w:after="0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2. พัฒนาระบบบริการทางสังคมให้มีคุณภาพ และเข้าถึงได้อย่างทั่วถึงเท่าเทียม</w:t>
      </w:r>
    </w:p>
    <w:p w:rsidR="00425F5B" w:rsidRPr="00243C68" w:rsidRDefault="00425F5B" w:rsidP="00243C68">
      <w:pPr>
        <w:spacing w:after="0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243C68" w:rsidRDefault="00AE3780" w:rsidP="00425F5B">
      <w:pPr>
        <w:suppressAutoHyphens/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>37</w:t>
      </w:r>
    </w:p>
    <w:p w:rsidR="00425F5B" w:rsidRDefault="00425F5B" w:rsidP="00425F5B">
      <w:pPr>
        <w:suppressAutoHyphens/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</w:p>
    <w:p w:rsidR="00425F5B" w:rsidRDefault="00425F5B" w:rsidP="00425F5B">
      <w:pPr>
        <w:suppressAutoHyphens/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</w:p>
    <w:p w:rsidR="00425F5B" w:rsidRDefault="00425F5B" w:rsidP="00425F5B">
      <w:pPr>
        <w:suppressAutoHyphens/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ยุทธศาสตร์ที่</w:t>
      </w:r>
      <w:r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 xml:space="preserve">  7  การเสริมสร้างทางสังคมให้เข้มแข็งและพัฒนาเศรษฐกิจชุมชน เพื่อการแข่งขันภายใต้หลัก</w:t>
      </w:r>
    </w:p>
    <w:p w:rsidR="00425F5B" w:rsidRDefault="00425F5B" w:rsidP="00425F5B">
      <w:pPr>
        <w:suppressAutoHyphens/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 xml:space="preserve">                      ปรัชญาเศรษฐกิจพอเพียง</w:t>
      </w:r>
    </w:p>
    <w:p w:rsidR="00425F5B" w:rsidRDefault="00425F5B" w:rsidP="00425F5B">
      <w:pPr>
        <w:spacing w:after="0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ประกอบด้วยแนวทางการพัฒนา  ดังนี้</w:t>
      </w:r>
    </w:p>
    <w:p w:rsidR="00425F5B" w:rsidRDefault="00425F5B" w:rsidP="00757677">
      <w:pPr>
        <w:spacing w:after="0" w:line="240" w:lineRule="auto"/>
        <w:ind w:firstLine="1440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 xml:space="preserve">1. </w:t>
      </w:r>
      <w:r w:rsidR="00B407E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เสริมสร้างค่านิยม คุณธรรม จริยธรรม จิตสาธารณะ และวัฒนธรรมที่ดีงามแก่เด็กและเยาวชน</w:t>
      </w:r>
    </w:p>
    <w:p w:rsidR="00425F5B" w:rsidRDefault="00757677" w:rsidP="00757677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2. อนุรักษ</w:t>
      </w:r>
      <w:r w:rsidR="003C6A6B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์ สืบสานทำนุบำรุงศาสนา ศิลปวัฒน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ธรรมประเพณีและภูมิปัญญาท้องถิ่น</w:t>
      </w:r>
    </w:p>
    <w:p w:rsidR="00425F5B" w:rsidRDefault="00425F5B" w:rsidP="00AE39AC">
      <w:pPr>
        <w:suppressAutoHyphens/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</w:p>
    <w:p w:rsidR="00AE39AC" w:rsidRDefault="00AE39AC" w:rsidP="00AE39AC">
      <w:pPr>
        <w:suppressAutoHyphens/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>ยุทธศาสตร์ที่</w:t>
      </w:r>
      <w:r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 xml:space="preserve">  8  การพัฒนาการบริหารภาครัฐภายใต้หลัก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>ธรรมาภิ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>บาล</w:t>
      </w:r>
    </w:p>
    <w:p w:rsidR="00AE39AC" w:rsidRDefault="00AE39AC" w:rsidP="00AE39AC">
      <w:pPr>
        <w:spacing w:after="0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ประกอบด้วยแนวทางการพัฒนา  ดังนี้</w:t>
      </w:r>
    </w:p>
    <w:p w:rsidR="00425F5B" w:rsidRDefault="00AE39AC" w:rsidP="00AE39AC">
      <w:pPr>
        <w:spacing w:after="0" w:line="240" w:lineRule="auto"/>
        <w:ind w:firstLine="1440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 w:rsidRPr="00EF2DA5">
        <w:rPr>
          <w:rFonts w:ascii="TH SarabunIT๙" w:eastAsia="Cordia New" w:hAnsi="TH SarabunIT๙" w:cs="TH SarabunIT๙"/>
          <w:sz w:val="32"/>
          <w:szCs w:val="32"/>
          <w:cs/>
          <w:lang w:val="th-TH"/>
        </w:rPr>
        <w:t xml:space="preserve">1.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>ส่งเสริมการกระจายอำนาจให้แก่ภาคประชาชน</w:t>
      </w:r>
    </w:p>
    <w:p w:rsidR="00AE39AC" w:rsidRDefault="00AE39AC" w:rsidP="00AE39AC">
      <w:pPr>
        <w:spacing w:after="0" w:line="240" w:lineRule="auto"/>
        <w:ind w:firstLine="1440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>2. ส่งเสริม สนับสนุนและพัฒนาระบบเทคโนโลยีสารสนเทศและนวัตกรรมใหม่ในการปฏิบัติงานและบริการประชาชนอย่างต่อเนื่อง</w:t>
      </w:r>
    </w:p>
    <w:p w:rsidR="0076534A" w:rsidRDefault="0076534A" w:rsidP="00AE39AC">
      <w:pPr>
        <w:spacing w:after="0" w:line="240" w:lineRule="auto"/>
        <w:ind w:firstLine="1440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>3. พัฒนาขีดสมรรถนะของบุคลากรให้เพิ่มขึ้นและพร้อมรับการเปลี่ยนแปลง</w:t>
      </w:r>
    </w:p>
    <w:p w:rsidR="00090029" w:rsidRDefault="00090029" w:rsidP="00AE39AC">
      <w:pPr>
        <w:spacing w:after="0" w:line="240" w:lineRule="auto"/>
        <w:ind w:firstLine="1440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 xml:space="preserve">4. </w:t>
      </w:r>
      <w:r w:rsidR="003B4E93"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>ส่งเสริมการมีส่วนร่วมและการสร้างเครือข่ายของภาคประชาชน</w:t>
      </w:r>
    </w:p>
    <w:p w:rsidR="001934AC" w:rsidRDefault="001934AC" w:rsidP="00AE39AC">
      <w:pPr>
        <w:spacing w:after="0" w:line="240" w:lineRule="auto"/>
        <w:ind w:firstLine="1440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</w:p>
    <w:p w:rsidR="00FC0C36" w:rsidRPr="00845BE1" w:rsidRDefault="00FC0C36" w:rsidP="00FC0C36">
      <w:pPr>
        <w:spacing w:after="120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845BE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ยุทธศาสตร์และแนวทางการพัฒนาในช่วง 3 ปี</w:t>
      </w:r>
    </w:p>
    <w:tbl>
      <w:tblPr>
        <w:tblStyle w:val="a6"/>
        <w:tblW w:w="0" w:type="auto"/>
        <w:tblLook w:val="04A0"/>
      </w:tblPr>
      <w:tblGrid>
        <w:gridCol w:w="3190"/>
        <w:gridCol w:w="4006"/>
        <w:gridCol w:w="2374"/>
      </w:tblGrid>
      <w:tr w:rsidR="00FC0C36" w:rsidTr="0050493A">
        <w:tc>
          <w:tcPr>
            <w:tcW w:w="3190" w:type="dxa"/>
          </w:tcPr>
          <w:p w:rsidR="00FC0C36" w:rsidRPr="00FC0C36" w:rsidRDefault="00FC0C36" w:rsidP="00FC0C36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C0C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4006" w:type="dxa"/>
          </w:tcPr>
          <w:p w:rsidR="00FC0C36" w:rsidRPr="00FC0C36" w:rsidRDefault="00FC0C36" w:rsidP="00FC0C36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C0C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2374" w:type="dxa"/>
          </w:tcPr>
          <w:p w:rsidR="00FC0C36" w:rsidRPr="00FC0C36" w:rsidRDefault="00FC0C36" w:rsidP="00FC0C36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C0C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313934" w:rsidTr="0050493A">
        <w:tc>
          <w:tcPr>
            <w:tcW w:w="3190" w:type="dxa"/>
            <w:vMerge w:val="restart"/>
          </w:tcPr>
          <w:p w:rsidR="00313934" w:rsidRPr="00FC0C36" w:rsidRDefault="00313934" w:rsidP="00FC0C36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1. </w:t>
            </w:r>
            <w:r w:rsidRPr="00EF2DA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การพัฒนาคุณภาพคนและสังคม</w:t>
            </w:r>
          </w:p>
        </w:tc>
        <w:tc>
          <w:tcPr>
            <w:tcW w:w="4006" w:type="dxa"/>
          </w:tcPr>
          <w:p w:rsidR="00313934" w:rsidRPr="00686D67" w:rsidRDefault="00313934" w:rsidP="007247E4">
            <w:pPr>
              <w:spacing w:after="12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6D6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686D6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ก่อสร้าง/ปรับปรุง/ซ่อมแซม  บำรุงรักษา ระบบสาธารณูปโภค สาธารณูปการ และการบริหารจัดการน้ำแบบ</w:t>
            </w:r>
            <w:proofErr w:type="spellStart"/>
            <w:r w:rsidRPr="00686D6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686D6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การเพื่อป้องกันปัญหาน้ำท่วม  และการขาดแคลนน้ำอุปโภคบริโภค</w:t>
            </w:r>
          </w:p>
        </w:tc>
        <w:tc>
          <w:tcPr>
            <w:tcW w:w="2374" w:type="dxa"/>
          </w:tcPr>
          <w:p w:rsidR="00313934" w:rsidRPr="007247E4" w:rsidRDefault="00313934" w:rsidP="00FC0C36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313934" w:rsidTr="0050493A">
        <w:tc>
          <w:tcPr>
            <w:tcW w:w="3190" w:type="dxa"/>
            <w:vMerge/>
          </w:tcPr>
          <w:p w:rsidR="00313934" w:rsidRPr="00FC0C36" w:rsidRDefault="00313934" w:rsidP="00FC0C36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006" w:type="dxa"/>
          </w:tcPr>
          <w:p w:rsidR="00313934" w:rsidRPr="00355FD5" w:rsidRDefault="00313934" w:rsidP="00686D67">
            <w:pPr>
              <w:spacing w:after="12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2. ส่งเสริมการจัดระเบียบชุมชน การรักษาความสงบเรียบร้อยและความปลอดภัยในชีวิตและทรัพย์สิน </w:t>
            </w:r>
          </w:p>
        </w:tc>
        <w:tc>
          <w:tcPr>
            <w:tcW w:w="2374" w:type="dxa"/>
          </w:tcPr>
          <w:p w:rsidR="00313934" w:rsidRPr="00FC0C36" w:rsidRDefault="00313934" w:rsidP="00FC0C36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313934" w:rsidTr="0050493A">
        <w:tc>
          <w:tcPr>
            <w:tcW w:w="3190" w:type="dxa"/>
            <w:vMerge/>
          </w:tcPr>
          <w:p w:rsidR="00313934" w:rsidRPr="00FC0C36" w:rsidRDefault="00313934" w:rsidP="00FC0C36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006" w:type="dxa"/>
          </w:tcPr>
          <w:p w:rsidR="00313934" w:rsidRPr="00FC0C36" w:rsidRDefault="00313934" w:rsidP="00686D67">
            <w:pPr>
              <w:spacing w:after="12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ส่งเสริม สนับสนุนการป้องกัน ปราบปราม และบำบัดยาเสพติด</w:t>
            </w:r>
          </w:p>
        </w:tc>
        <w:tc>
          <w:tcPr>
            <w:tcW w:w="2374" w:type="dxa"/>
          </w:tcPr>
          <w:p w:rsidR="00313934" w:rsidRPr="00FC0C36" w:rsidRDefault="00313934" w:rsidP="00FC0C36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FC0C36" w:rsidTr="0050493A">
        <w:tc>
          <w:tcPr>
            <w:tcW w:w="3190" w:type="dxa"/>
          </w:tcPr>
          <w:p w:rsidR="00FC0C36" w:rsidRPr="00FC0C36" w:rsidRDefault="00313934" w:rsidP="00313934">
            <w:pPr>
              <w:spacing w:after="12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 การพัฒนาโครงสร้างพื้นฐาน</w:t>
            </w:r>
          </w:p>
        </w:tc>
        <w:tc>
          <w:tcPr>
            <w:tcW w:w="4006" w:type="dxa"/>
          </w:tcPr>
          <w:p w:rsidR="00FC0C36" w:rsidRPr="00FC0C36" w:rsidRDefault="00313934" w:rsidP="007247E4">
            <w:pPr>
              <w:spacing w:after="12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 ก่อสร้าง/ปรับปรุง/ซ่อมแซม บำรุงรักษา และพัฒนาเส้นทางคมนาคมให้ได้มาตรฐานและทั่วถึง</w:t>
            </w:r>
          </w:p>
        </w:tc>
        <w:tc>
          <w:tcPr>
            <w:tcW w:w="2374" w:type="dxa"/>
          </w:tcPr>
          <w:p w:rsidR="00FC0C36" w:rsidRPr="00FC0C36" w:rsidRDefault="00313934" w:rsidP="00FC0C36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A61D00" w:rsidTr="0050493A">
        <w:tc>
          <w:tcPr>
            <w:tcW w:w="3190" w:type="dxa"/>
            <w:vMerge w:val="restart"/>
          </w:tcPr>
          <w:p w:rsidR="00A61D00" w:rsidRPr="00FC0C36" w:rsidRDefault="00A61D00" w:rsidP="00046D8D">
            <w:pPr>
              <w:spacing w:after="12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การพัฒนาการศึกษาและศักยภาพพลเมือง</w:t>
            </w:r>
          </w:p>
        </w:tc>
        <w:tc>
          <w:tcPr>
            <w:tcW w:w="4006" w:type="dxa"/>
          </w:tcPr>
          <w:p w:rsidR="00A61D00" w:rsidRPr="00046D8D" w:rsidRDefault="00A61D00" w:rsidP="007247E4">
            <w:pPr>
              <w:spacing w:after="12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 ส่งเสริมสนับสนุนการศึกษาศูนย์พัฒนาเด็กเล็ก การศึกษาในระบบ นอกระบบและการศึกษาตามอัธยาศัย</w:t>
            </w:r>
          </w:p>
        </w:tc>
        <w:tc>
          <w:tcPr>
            <w:tcW w:w="2374" w:type="dxa"/>
          </w:tcPr>
          <w:p w:rsidR="00A61D00" w:rsidRPr="00FC0C36" w:rsidRDefault="00A61D00" w:rsidP="00FC0C36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ส่วนการศึกษา ฯ</w:t>
            </w:r>
          </w:p>
        </w:tc>
      </w:tr>
      <w:tr w:rsidR="00A61D00" w:rsidTr="0050493A">
        <w:tc>
          <w:tcPr>
            <w:tcW w:w="3190" w:type="dxa"/>
            <w:vMerge/>
          </w:tcPr>
          <w:p w:rsidR="00A61D00" w:rsidRDefault="00A61D00" w:rsidP="00046D8D">
            <w:pPr>
              <w:spacing w:after="12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006" w:type="dxa"/>
          </w:tcPr>
          <w:p w:rsidR="00A61D00" w:rsidRDefault="00A61D00" w:rsidP="007247E4">
            <w:pPr>
              <w:spacing w:after="12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2.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ส่งเสริมสนับสนุนกิจกรรมด้านการกีฬาและนันทนาการ</w:t>
            </w:r>
          </w:p>
        </w:tc>
        <w:tc>
          <w:tcPr>
            <w:tcW w:w="2374" w:type="dxa"/>
          </w:tcPr>
          <w:p w:rsidR="00A61D00" w:rsidRDefault="00A61D00" w:rsidP="00FC0C36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ส่วนการศึกษา ฯ</w:t>
            </w:r>
          </w:p>
        </w:tc>
      </w:tr>
    </w:tbl>
    <w:p w:rsidR="001934AC" w:rsidRDefault="00A61D00" w:rsidP="00A61D00">
      <w:pPr>
        <w:spacing w:after="120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38</w:t>
      </w:r>
    </w:p>
    <w:p w:rsidR="00A61D00" w:rsidRPr="00A61D00" w:rsidRDefault="00A61D00" w:rsidP="00A61D00">
      <w:pPr>
        <w:spacing w:after="120"/>
        <w:jc w:val="center"/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Style w:val="a6"/>
        <w:tblW w:w="0" w:type="auto"/>
        <w:tblLook w:val="04A0"/>
      </w:tblPr>
      <w:tblGrid>
        <w:gridCol w:w="3190"/>
        <w:gridCol w:w="4006"/>
        <w:gridCol w:w="2374"/>
      </w:tblGrid>
      <w:tr w:rsidR="00A61D00" w:rsidRPr="00FC0C36" w:rsidTr="00A01805">
        <w:tc>
          <w:tcPr>
            <w:tcW w:w="3190" w:type="dxa"/>
          </w:tcPr>
          <w:p w:rsidR="00A61D00" w:rsidRPr="00FC0C36" w:rsidRDefault="00A61D00" w:rsidP="00A01805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C0C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4006" w:type="dxa"/>
          </w:tcPr>
          <w:p w:rsidR="00A61D00" w:rsidRPr="00FC0C36" w:rsidRDefault="00A61D00" w:rsidP="00A01805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C0C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2374" w:type="dxa"/>
          </w:tcPr>
          <w:p w:rsidR="00A61D00" w:rsidRPr="00FC0C36" w:rsidRDefault="00A61D00" w:rsidP="00A01805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C0C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61D00" w:rsidRPr="007247E4" w:rsidTr="00A01805">
        <w:tc>
          <w:tcPr>
            <w:tcW w:w="3190" w:type="dxa"/>
          </w:tcPr>
          <w:p w:rsidR="00A61D00" w:rsidRPr="00A61D00" w:rsidRDefault="00A61D00" w:rsidP="00A61D00">
            <w:pPr>
              <w:spacing w:after="12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การพัฒนาการศึกษาและศักยภาพพลเมือง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(ต่อ)</w:t>
            </w:r>
          </w:p>
        </w:tc>
        <w:tc>
          <w:tcPr>
            <w:tcW w:w="4006" w:type="dxa"/>
          </w:tcPr>
          <w:p w:rsidR="00A61D00" w:rsidRPr="00A61D00" w:rsidRDefault="00A61D00" w:rsidP="009D2199">
            <w:pPr>
              <w:spacing w:after="12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พัฒนาอาชีพ และพัฒนาผลิตภัณฑ์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OTOP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ให้มีคุณภาพและเพิ่มช่องทางจำหน่าย</w:t>
            </w:r>
          </w:p>
        </w:tc>
        <w:tc>
          <w:tcPr>
            <w:tcW w:w="2374" w:type="dxa"/>
          </w:tcPr>
          <w:p w:rsidR="00A61D00" w:rsidRPr="007247E4" w:rsidRDefault="00CD05EA" w:rsidP="00A01805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9D2199" w:rsidRPr="00FC0C36" w:rsidTr="00A01805">
        <w:tc>
          <w:tcPr>
            <w:tcW w:w="3190" w:type="dxa"/>
            <w:vMerge w:val="restart"/>
          </w:tcPr>
          <w:p w:rsidR="009D2199" w:rsidRPr="00FC0C36" w:rsidRDefault="009D2199" w:rsidP="00342883">
            <w:pPr>
              <w:spacing w:after="12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 การบริหารจัดการทรัพยากร ธรรมชาติและสิ่งแวดล้อม เพื่อการพัฒนาอย่างยั่งยืน</w:t>
            </w:r>
          </w:p>
        </w:tc>
        <w:tc>
          <w:tcPr>
            <w:tcW w:w="4006" w:type="dxa"/>
          </w:tcPr>
          <w:p w:rsidR="009D2199" w:rsidRPr="00342883" w:rsidRDefault="009D2199" w:rsidP="00342883">
            <w:pPr>
              <w:spacing w:after="12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 อนุรักษ์ ฟื้นฟูสร้างจิตสำนึกรักและหวงแหนทรัพยากรธรรมชาติและสิ่งแวดล้อมในชุมชน</w:t>
            </w:r>
          </w:p>
        </w:tc>
        <w:tc>
          <w:tcPr>
            <w:tcW w:w="2374" w:type="dxa"/>
          </w:tcPr>
          <w:p w:rsidR="009D2199" w:rsidRPr="00FC0C36" w:rsidRDefault="009D2199" w:rsidP="00A01805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9D2199" w:rsidRPr="00FC0C36" w:rsidTr="00A01805">
        <w:tc>
          <w:tcPr>
            <w:tcW w:w="3190" w:type="dxa"/>
            <w:vMerge/>
          </w:tcPr>
          <w:p w:rsidR="009D2199" w:rsidRPr="00FC0C36" w:rsidRDefault="009D2199" w:rsidP="00A01805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006" w:type="dxa"/>
          </w:tcPr>
          <w:p w:rsidR="009D2199" w:rsidRPr="00FC0C36" w:rsidRDefault="009D2199" w:rsidP="00A01805">
            <w:pPr>
              <w:spacing w:after="12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 บำรุงรักษาแหล่งน้ำตามธรรมชาติ</w:t>
            </w:r>
          </w:p>
        </w:tc>
        <w:tc>
          <w:tcPr>
            <w:tcW w:w="2374" w:type="dxa"/>
          </w:tcPr>
          <w:p w:rsidR="009D2199" w:rsidRPr="00FC0C36" w:rsidRDefault="009D2199" w:rsidP="00A01805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9D2199" w:rsidRPr="00FC0C36" w:rsidTr="00A01805">
        <w:tc>
          <w:tcPr>
            <w:tcW w:w="3190" w:type="dxa"/>
            <w:vMerge/>
          </w:tcPr>
          <w:p w:rsidR="009D2199" w:rsidRPr="00FC0C36" w:rsidRDefault="009D2199" w:rsidP="00A01805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006" w:type="dxa"/>
          </w:tcPr>
          <w:p w:rsidR="009D2199" w:rsidRDefault="009D2199" w:rsidP="00A01805">
            <w:pPr>
              <w:spacing w:after="12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การบริหารจัดการสาธารณูปการและด้านขยะมูลฝอย</w:t>
            </w:r>
          </w:p>
        </w:tc>
        <w:tc>
          <w:tcPr>
            <w:tcW w:w="2374" w:type="dxa"/>
          </w:tcPr>
          <w:p w:rsidR="009D2199" w:rsidRDefault="009D2199" w:rsidP="00A01805">
            <w:pPr>
              <w:spacing w:after="120"/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9D2199" w:rsidRPr="00FC0C36" w:rsidTr="00A01805">
        <w:tc>
          <w:tcPr>
            <w:tcW w:w="3190" w:type="dxa"/>
          </w:tcPr>
          <w:p w:rsidR="009D2199" w:rsidRPr="00FC0C36" w:rsidRDefault="009D2199" w:rsidP="009D2199">
            <w:pPr>
              <w:spacing w:after="12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 การพัฒนาการเกษตรยั่งยืน</w:t>
            </w:r>
          </w:p>
        </w:tc>
        <w:tc>
          <w:tcPr>
            <w:tcW w:w="4006" w:type="dxa"/>
          </w:tcPr>
          <w:p w:rsidR="009D2199" w:rsidRDefault="009D2199" w:rsidP="00A01805">
            <w:pPr>
              <w:spacing w:after="120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 พัฒนาส่งเสริมการเกษตรตามหลักเศรษฐกิจพอเพียง</w:t>
            </w:r>
          </w:p>
        </w:tc>
        <w:tc>
          <w:tcPr>
            <w:tcW w:w="2374" w:type="dxa"/>
          </w:tcPr>
          <w:p w:rsidR="009D2199" w:rsidRDefault="009D2199" w:rsidP="00A01805">
            <w:pPr>
              <w:spacing w:after="120"/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6666F" w:rsidRPr="00FC0C36" w:rsidTr="00A01805">
        <w:tc>
          <w:tcPr>
            <w:tcW w:w="3190" w:type="dxa"/>
            <w:vMerge w:val="restart"/>
          </w:tcPr>
          <w:p w:rsidR="0076666F" w:rsidRPr="00FC0C36" w:rsidRDefault="0076666F" w:rsidP="00117776">
            <w:pPr>
              <w:spacing w:after="12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6. การเสริมสร้างสุขภาวะ</w:t>
            </w:r>
          </w:p>
        </w:tc>
        <w:tc>
          <w:tcPr>
            <w:tcW w:w="4006" w:type="dxa"/>
          </w:tcPr>
          <w:p w:rsidR="0076666F" w:rsidRDefault="0076666F" w:rsidP="00A01805">
            <w:pPr>
              <w:spacing w:after="120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 ส่งเสริมและพัฒนาด้านสาธารณสุข เสริมสร้างสุขภาพอนามัยของประชาชน การป้องกันและระงับการระบาดของโรคติดต่อ</w:t>
            </w:r>
          </w:p>
        </w:tc>
        <w:tc>
          <w:tcPr>
            <w:tcW w:w="2374" w:type="dxa"/>
          </w:tcPr>
          <w:p w:rsidR="0076666F" w:rsidRDefault="0076666F" w:rsidP="00A01805">
            <w:pPr>
              <w:spacing w:after="120"/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6666F" w:rsidRPr="00FC0C36" w:rsidTr="00A01805">
        <w:tc>
          <w:tcPr>
            <w:tcW w:w="3190" w:type="dxa"/>
            <w:vMerge/>
          </w:tcPr>
          <w:p w:rsidR="0076666F" w:rsidRPr="00FC0C36" w:rsidRDefault="0076666F" w:rsidP="00117776">
            <w:pPr>
              <w:spacing w:after="12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006" w:type="dxa"/>
          </w:tcPr>
          <w:p w:rsidR="0076666F" w:rsidRDefault="0076666F" w:rsidP="00A01805">
            <w:pPr>
              <w:spacing w:after="120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 ส่งเสริมสวัสดิการสังคมและสังคมสงเคราะห์ พัฒนาผู้ด้อยโอกาส ผู้พิการ ผู้สูงอายุ เด็กและเยาวชน</w:t>
            </w:r>
          </w:p>
        </w:tc>
        <w:tc>
          <w:tcPr>
            <w:tcW w:w="2374" w:type="dxa"/>
          </w:tcPr>
          <w:p w:rsidR="0076666F" w:rsidRDefault="0076666F" w:rsidP="00A01805">
            <w:pPr>
              <w:spacing w:after="120"/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045AB3" w:rsidRPr="00FC0C36" w:rsidTr="00A01805">
        <w:tc>
          <w:tcPr>
            <w:tcW w:w="3190" w:type="dxa"/>
            <w:vMerge w:val="restart"/>
          </w:tcPr>
          <w:p w:rsidR="00045AB3" w:rsidRPr="00FC0C36" w:rsidRDefault="00045AB3" w:rsidP="00117776">
            <w:pPr>
              <w:spacing w:after="12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7. การเสริมสร้างทุนทางสังคมให้เข้มแข็ง และพัฒนาเศรษฐกิจชุมชนเพื่อการแข่งขันภายใต้หลักปรัชญาเศรษฐกิจพอเพียง</w:t>
            </w:r>
          </w:p>
        </w:tc>
        <w:tc>
          <w:tcPr>
            <w:tcW w:w="4006" w:type="dxa"/>
          </w:tcPr>
          <w:p w:rsidR="00045AB3" w:rsidRPr="004B51EC" w:rsidRDefault="00045AB3" w:rsidP="00A01805">
            <w:pPr>
              <w:spacing w:after="120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 ส่งเสริมสนับสนุนกิจกรรมคุณธรรม จริยธรรมแก่เด็กและเยาวชน</w:t>
            </w:r>
          </w:p>
        </w:tc>
        <w:tc>
          <w:tcPr>
            <w:tcW w:w="2374" w:type="dxa"/>
          </w:tcPr>
          <w:p w:rsidR="00045AB3" w:rsidRDefault="00045AB3" w:rsidP="00A01805">
            <w:pPr>
              <w:spacing w:after="120"/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ส่วนการศึกษา ฯ</w:t>
            </w:r>
          </w:p>
        </w:tc>
      </w:tr>
      <w:tr w:rsidR="00045AB3" w:rsidRPr="00FC0C36" w:rsidTr="00A01805">
        <w:tc>
          <w:tcPr>
            <w:tcW w:w="3190" w:type="dxa"/>
            <w:vMerge/>
          </w:tcPr>
          <w:p w:rsidR="00045AB3" w:rsidRPr="00FC0C36" w:rsidRDefault="00045AB3" w:rsidP="00117776">
            <w:pPr>
              <w:spacing w:after="12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006" w:type="dxa"/>
          </w:tcPr>
          <w:p w:rsidR="00045AB3" w:rsidRDefault="00045AB3" w:rsidP="00A01805">
            <w:pPr>
              <w:spacing w:after="120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2. ส่งเสริมสนับสนุนกิจกรรมทางศาสนา อนุรักษ์ฟื้นฟูศิลปวัฒนธรรม ประเพณี และภูมิปัญญาท้องถิ่น </w:t>
            </w:r>
          </w:p>
        </w:tc>
        <w:tc>
          <w:tcPr>
            <w:tcW w:w="2374" w:type="dxa"/>
          </w:tcPr>
          <w:p w:rsidR="00045AB3" w:rsidRDefault="00045AB3" w:rsidP="00A01805">
            <w:pPr>
              <w:spacing w:after="120"/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CF0EA8" w:rsidRPr="00FC0C36" w:rsidTr="00A01805">
        <w:tc>
          <w:tcPr>
            <w:tcW w:w="3190" w:type="dxa"/>
            <w:vMerge w:val="restart"/>
          </w:tcPr>
          <w:p w:rsidR="00CF0EA8" w:rsidRPr="00FC0C36" w:rsidRDefault="00CF0EA8" w:rsidP="00117776">
            <w:pPr>
              <w:spacing w:after="12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8. การพัฒนาการบริหารภาครัฐภายใต้หลัก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บาล</w:t>
            </w:r>
          </w:p>
        </w:tc>
        <w:tc>
          <w:tcPr>
            <w:tcW w:w="4006" w:type="dxa"/>
          </w:tcPr>
          <w:p w:rsidR="00CF0EA8" w:rsidRDefault="00CF0EA8" w:rsidP="003643ED">
            <w:pPr>
              <w:spacing w:after="120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 ส่งเสริมสนับสนุนการพัฒนาประชาธิปไตยภาคพลเมือง พัฒนาศักยภาพผู้นำชุมชน และประชาชนทั่วไป</w:t>
            </w:r>
          </w:p>
        </w:tc>
        <w:tc>
          <w:tcPr>
            <w:tcW w:w="2374" w:type="dxa"/>
          </w:tcPr>
          <w:p w:rsidR="00CF0EA8" w:rsidRDefault="00CF0EA8" w:rsidP="00A01805">
            <w:pPr>
              <w:spacing w:after="120"/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CF0EA8" w:rsidRPr="00FC0C36" w:rsidTr="00A01805">
        <w:tc>
          <w:tcPr>
            <w:tcW w:w="3190" w:type="dxa"/>
            <w:vMerge/>
          </w:tcPr>
          <w:p w:rsidR="00CF0EA8" w:rsidRPr="00FC0C36" w:rsidRDefault="00CF0EA8" w:rsidP="00117776">
            <w:pPr>
              <w:spacing w:after="12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006" w:type="dxa"/>
          </w:tcPr>
          <w:p w:rsidR="00CF0EA8" w:rsidRDefault="00CF0EA8" w:rsidP="00A01805">
            <w:pPr>
              <w:spacing w:after="120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 พัฒนาระบบสารสนเทศ</w:t>
            </w:r>
          </w:p>
        </w:tc>
        <w:tc>
          <w:tcPr>
            <w:tcW w:w="2374" w:type="dxa"/>
          </w:tcPr>
          <w:p w:rsidR="00CF0EA8" w:rsidRDefault="00CF0EA8" w:rsidP="00A01805">
            <w:pPr>
              <w:spacing w:after="120"/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CF0EA8" w:rsidRPr="00FC0C36" w:rsidTr="00A01805">
        <w:tc>
          <w:tcPr>
            <w:tcW w:w="3190" w:type="dxa"/>
            <w:vMerge/>
          </w:tcPr>
          <w:p w:rsidR="00CF0EA8" w:rsidRPr="00FC0C36" w:rsidRDefault="00CF0EA8" w:rsidP="00117776">
            <w:pPr>
              <w:spacing w:after="12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006" w:type="dxa"/>
          </w:tcPr>
          <w:p w:rsidR="00CF0EA8" w:rsidRDefault="00CF0EA8" w:rsidP="00FB5770">
            <w:pPr>
              <w:spacing w:after="120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3. ส่งเสริมและพัฒนาบุคลากรท้องถิ่นและปรับปรุงพัฒนาจัดหาเครื่องมือเครื่องใช้เพื่อเพิ่มประสิทธิภาพในการปฏิบัติราชการ </w:t>
            </w:r>
          </w:p>
        </w:tc>
        <w:tc>
          <w:tcPr>
            <w:tcW w:w="2374" w:type="dxa"/>
          </w:tcPr>
          <w:p w:rsidR="00CF0EA8" w:rsidRDefault="00CF0EA8" w:rsidP="00A01805">
            <w:pPr>
              <w:spacing w:after="120"/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CF0EA8" w:rsidRPr="00FC0C36" w:rsidTr="00A01805">
        <w:tc>
          <w:tcPr>
            <w:tcW w:w="3190" w:type="dxa"/>
            <w:vMerge/>
          </w:tcPr>
          <w:p w:rsidR="00CF0EA8" w:rsidRPr="00FC0C36" w:rsidRDefault="00CF0EA8" w:rsidP="00117776">
            <w:pPr>
              <w:spacing w:after="12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006" w:type="dxa"/>
          </w:tcPr>
          <w:p w:rsidR="00CF0EA8" w:rsidRDefault="00CF0EA8" w:rsidP="00A01805">
            <w:pPr>
              <w:spacing w:after="120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  ปรับปรุง พัฒนาการให้บริการประชาชน</w:t>
            </w:r>
          </w:p>
        </w:tc>
        <w:tc>
          <w:tcPr>
            <w:tcW w:w="2374" w:type="dxa"/>
          </w:tcPr>
          <w:p w:rsidR="00CF0EA8" w:rsidRDefault="00CF0EA8" w:rsidP="00A01805">
            <w:pPr>
              <w:spacing w:after="120"/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1934AC" w:rsidRPr="00845BE1" w:rsidRDefault="001934AC" w:rsidP="001934AC">
      <w:pPr>
        <w:spacing w:after="120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</w:p>
    <w:p w:rsidR="001934AC" w:rsidRPr="00845BE1" w:rsidRDefault="001934AC" w:rsidP="001934AC">
      <w:pPr>
        <w:spacing w:after="120"/>
        <w:rPr>
          <w:rFonts w:ascii="TH SarabunIT๙" w:eastAsia="Calibri" w:hAnsi="TH SarabunIT๙" w:cs="TH SarabunIT๙"/>
          <w:b/>
          <w:bCs/>
          <w:sz w:val="28"/>
        </w:rPr>
      </w:pPr>
    </w:p>
    <w:p w:rsidR="001934AC" w:rsidRDefault="007172F5" w:rsidP="007172F5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val="th-TH"/>
        </w:rPr>
        <w:t>39</w:t>
      </w:r>
    </w:p>
    <w:p w:rsidR="00F227E6" w:rsidRPr="00EF2DA5" w:rsidRDefault="00F227E6" w:rsidP="006C7609">
      <w:pPr>
        <w:suppressAutoHyphens/>
        <w:spacing w:before="120"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EF2DA5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lastRenderedPageBreak/>
        <w:t>นโยบายการพัฒนาของผู้บริหารท้องถิ่น</w:t>
      </w:r>
    </w:p>
    <w:p w:rsidR="00F227E6" w:rsidRPr="00EF2DA5" w:rsidRDefault="00F227E6" w:rsidP="00F227E6">
      <w:pPr>
        <w:spacing w:before="240" w:after="0" w:line="240" w:lineRule="auto"/>
        <w:ind w:firstLine="7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 w:rsidRPr="00EF2DA5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1</w:t>
      </w:r>
      <w:r w:rsidRPr="00EF2DA5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.</w:t>
      </w:r>
      <w:r w:rsidRPr="00EF2DA5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นโยบายด้านการเมือง</w:t>
      </w:r>
    </w:p>
    <w:p w:rsidR="00F227E6" w:rsidRPr="00EF2DA5" w:rsidRDefault="00F227E6" w:rsidP="00F227E6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 xml:space="preserve">ส่งเสริมอบรมให้ประชาชนมีความรู้ความเข้าใจสิทธิและหน้าที่ตามที่กฎหมายกำหนดเปิดโอกาสให้ประชาชนมีส่วนร่วมในการจัดทำแผนพัฒนาตำบล  ทั้งระดับหมู่บ้าน  ระดับตำบล </w:t>
      </w:r>
    </w:p>
    <w:p w:rsidR="00F227E6" w:rsidRPr="00EF2DA5" w:rsidRDefault="00F227E6" w:rsidP="00F227E6">
      <w:pPr>
        <w:spacing w:before="120" w:after="0" w:line="240" w:lineRule="auto"/>
        <w:ind w:firstLine="7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 w:rsidRPr="00EF2DA5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2. นโยบายด้านเศรษฐกิจ                                               </w:t>
      </w:r>
    </w:p>
    <w:p w:rsidR="00F227E6" w:rsidRPr="00EF2DA5" w:rsidRDefault="00F227E6" w:rsidP="00F227E6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  2.1  ส่งเสริมสนับสนุนกลุ่มพัฒนาอาชีพ  ทุกกลุ่มอาชีพ  จัดอบรมให้ความรู้กลุ่มสนใจ/พัฒนา</w:t>
      </w:r>
    </w:p>
    <w:p w:rsidR="00F227E6" w:rsidRPr="00EF2DA5" w:rsidRDefault="00F227E6" w:rsidP="00F227E6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        กลุ่มอาชีพโดยจัดหาผู้เชี่ยวชาญเฉพาะด้านมาแนะนำให้ความรู้  </w:t>
      </w:r>
    </w:p>
    <w:p w:rsidR="00F227E6" w:rsidRPr="00EF2DA5" w:rsidRDefault="00F227E6" w:rsidP="00F227E6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  2.2  มุ่งพัฒนาแหล่งท่องเที่ยวให้เกิดขึ้นในตำบล   เพื่อเป็นศูนย์กลางในการพัฒนารายได้ให้กับ</w:t>
      </w:r>
    </w:p>
    <w:p w:rsidR="00F227E6" w:rsidRPr="00EF2DA5" w:rsidRDefault="00F227E6" w:rsidP="00F227E6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         องค์การบริหารส่วนตำบลท่านางแนวและพี่น้องประชาชนในท้องถิ่น   และเป็นศูนย์กลาง</w:t>
      </w:r>
    </w:p>
    <w:p w:rsidR="00F227E6" w:rsidRPr="00EF2DA5" w:rsidRDefault="00F227E6" w:rsidP="00F227E6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         ในการพัฒนาโครงสร้างเศรษฐกิจโดยรวมของตำบล</w:t>
      </w:r>
    </w:p>
    <w:p w:rsidR="00F227E6" w:rsidRPr="00EF2DA5" w:rsidRDefault="00F227E6" w:rsidP="00F227E6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  2.3  ส่งเสริมภูมิปัญญาท้องถิ่นโดยการนำทรัพยากรภูมิปัญญาท้องถิ่นที่มีการยอมรับของ</w:t>
      </w:r>
    </w:p>
    <w:p w:rsidR="00F227E6" w:rsidRPr="00EF2DA5" w:rsidRDefault="00F227E6" w:rsidP="00F227E6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        ชุมชนและคนทั่วไปมาประยุกต์ผสมผสานกับเทคโนโลยีสมัยใหม่เพื่อเกิดการยอมรับและ</w:t>
      </w:r>
    </w:p>
    <w:p w:rsidR="00F227E6" w:rsidRPr="00EF2DA5" w:rsidRDefault="00F227E6" w:rsidP="00F227E6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        รายได้ต่อไป                        </w:t>
      </w:r>
    </w:p>
    <w:p w:rsidR="00F227E6" w:rsidRPr="00EF2DA5" w:rsidRDefault="006C0F1C" w:rsidP="006C0F1C">
      <w:pPr>
        <w:spacing w:after="0" w:line="240" w:lineRule="auto"/>
        <w:ind w:left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2.4  ส่งเสริมสนับสนุนการทำการเกษตรไร่นาสวนผสม  ตามแนวทางเศรษฐกิจพอเพียงและ</w:t>
      </w:r>
    </w:p>
    <w:p w:rsidR="00F227E6" w:rsidRPr="00EF2DA5" w:rsidRDefault="006C0F1C" w:rsidP="00F227E6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         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จัดหาพันธุ์พืชที่ดีเพื่อเพิ่มผลผลิตในการทำการเกษตร</w:t>
      </w:r>
    </w:p>
    <w:p w:rsidR="00F227E6" w:rsidRPr="00EF2DA5" w:rsidRDefault="00F227E6" w:rsidP="00F227E6">
      <w:pPr>
        <w:spacing w:before="160" w:after="0" w:line="240" w:lineRule="auto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3. นโยบายด้านโครงสร้างพื้นฐาน</w:t>
      </w:r>
    </w:p>
    <w:p w:rsidR="00F227E6" w:rsidRPr="00EF2DA5" w:rsidRDefault="00F227E6" w:rsidP="00C24105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   มุ่งพัฒนาแผนงานโครงสร้างพื้นฐาน    โดยยึดแผนพัฒนาตำบลในการจัดสรรงบประมาณและประสานหน่วยงานที่เกี่ยวข้องเพื่อนำมาพัฒนาตำบล อาทิ</w:t>
      </w:r>
      <w:r w:rsidR="00C24105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เช่น  ถนนภายในหมู่บ้านถนนสู่พื้นที่การเกษตร  และถนนเชื่อมระหว่างตำบล  ไฟฟ้า   ประปา   รวมทั้งพัฒนาแหล่งน้ำเพื่ออุปโภคบริโภคและการเกษตรให้ครอบคลุม</w:t>
      </w:r>
    </w:p>
    <w:p w:rsidR="00F227E6" w:rsidRPr="00EF2DA5" w:rsidRDefault="00F227E6" w:rsidP="00D81539">
      <w:pPr>
        <w:spacing w:before="240" w:after="0" w:line="240" w:lineRule="auto"/>
        <w:ind w:firstLine="7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4. นโยบายด้านการพัฒนาเสริมสร้างคุณภาพชีวิต</w:t>
      </w:r>
    </w:p>
    <w:p w:rsidR="00F227E6" w:rsidRPr="00EF2DA5" w:rsidRDefault="00F227E6" w:rsidP="00DF7429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  การพัฒนาคุณภาพชีวิตนั้นต้องเริ่มต้นที่การพัฒนาคน   สังคมสิ่งแวดล้อมควบคู่กันไป  การพัฒนาคนให้สมบูรณ์ทั้งร่างกาย   จิตใจ  และสติปัญญารวมทั้งส่งเสริมสร้างสังคมให้เกิดความเข้มแข็ง  เพื่อให้ท้องถิ่นเป็นสังคมคุณภาพ  สังคมคุณธรรมและสังคมที่สมดุล  ส่งเสริมสิทธิเด็ก  สตรี คนชรา และผู้ด้อยโอกาส   ให้ได้รับการคุ้มครองดูแลตามงานพัฒนาหมู่บ้าง</w:t>
      </w:r>
    </w:p>
    <w:p w:rsidR="00F227E6" w:rsidRPr="00EF2DA5" w:rsidRDefault="00BF76FD" w:rsidP="00D81539">
      <w:pPr>
        <w:pStyle w:val="a3"/>
        <w:numPr>
          <w:ilvl w:val="1"/>
          <w:numId w:val="7"/>
        </w:numPr>
        <w:spacing w:before="240"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ด้านสาธารณสุข                    </w:t>
      </w:r>
    </w:p>
    <w:p w:rsidR="00355012" w:rsidRDefault="00F227E6" w:rsidP="00F227E6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         </w:t>
      </w:r>
      <w:r w:rsidR="00F204CA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4.1.1  รณรงค์ป้องกันอุบัติเหตุ    อุบัติภัย     โรคติดต่ออันตรายที่อาจเกิดขึ้นกับ</w:t>
      </w:r>
    </w:p>
    <w:p w:rsidR="00F227E6" w:rsidRPr="00EF2DA5" w:rsidRDefault="00355012" w:rsidP="00F227E6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                               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ประชาชนในตำบล</w:t>
      </w:r>
    </w:p>
    <w:p w:rsidR="00F227E6" w:rsidRPr="00EF2DA5" w:rsidRDefault="00D81539" w:rsidP="0085374E">
      <w:pPr>
        <w:spacing w:after="0" w:line="240" w:lineRule="auto"/>
        <w:ind w:left="144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4.1.2  ส่งเสริมสาธารณสุขมูลฐาน  สนับสนุนอาสาสาธารณสุขให้มีบทบาทในการดูแล</w:t>
      </w:r>
    </w:p>
    <w:p w:rsidR="00F227E6" w:rsidRPr="00EF2DA5" w:rsidRDefault="00F227E6" w:rsidP="00F227E6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                 </w:t>
      </w:r>
      <w:r w:rsidR="00D81539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สุขภาพประชาชนและบริการสาธารณสุขพื้นฐานอย่างทั่วถึง</w:t>
      </w:r>
    </w:p>
    <w:p w:rsidR="00F227E6" w:rsidRPr="00EF2DA5" w:rsidRDefault="00F227E6" w:rsidP="002D6592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        </w:t>
      </w:r>
      <w:r w:rsidR="00D81539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4.1.3  บริหารและจัดการสิ่งแวดล้อมทรัพยากรธรรมชาติและความหลากหลายทางชีวภาพ   </w:t>
      </w:r>
    </w:p>
    <w:p w:rsidR="00F227E6" w:rsidRPr="00EF2DA5" w:rsidRDefault="00F227E6" w:rsidP="00F227E6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                 </w:t>
      </w:r>
      <w:r w:rsidR="00D81539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แบบ</w:t>
      </w:r>
      <w:proofErr w:type="spellStart"/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บูรณา</w:t>
      </w:r>
      <w:proofErr w:type="spellEnd"/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  โดยยึดหลัก</w:t>
      </w:r>
      <w:proofErr w:type="spellStart"/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ธรรมาภิ</w:t>
      </w:r>
      <w:proofErr w:type="spellEnd"/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บาลและการมีส่วนร่วมของประชาชนและ</w:t>
      </w:r>
    </w:p>
    <w:p w:rsidR="00F227E6" w:rsidRPr="00EF2DA5" w:rsidRDefault="00F227E6" w:rsidP="00F227E6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                 </w:t>
      </w:r>
      <w:r w:rsidR="00D81539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ชุมชนท้องถิ่นดั้งเดิม</w:t>
      </w:r>
    </w:p>
    <w:p w:rsidR="00F227E6" w:rsidRPr="00EF2DA5" w:rsidRDefault="00386CD9" w:rsidP="00F227E6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D81539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4.1.4  ส่งเสริมสนับสนุนการมีส่วนร่วมของประชาชนและชุมชนในการควบคุมและกำจัด</w:t>
      </w:r>
    </w:p>
    <w:p w:rsidR="00F227E6" w:rsidRPr="00EF2DA5" w:rsidRDefault="00F227E6" w:rsidP="00F227E6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                 </w:t>
      </w:r>
      <w:r w:rsidR="00D81539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มลภาวะที่มีผลต่อสุขภาพอนามัย</w:t>
      </w:r>
      <w:r w:rsidR="005F6C6B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proofErr w:type="spellStart"/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สวัสดิ</w:t>
      </w:r>
      <w:proofErr w:type="spellEnd"/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ภาพและคุณภาพชีวิตของประชาชน</w:t>
      </w:r>
    </w:p>
    <w:p w:rsidR="00ED6978" w:rsidRDefault="00D81539" w:rsidP="00386CD9">
      <w:pPr>
        <w:spacing w:after="0" w:line="240" w:lineRule="auto"/>
        <w:ind w:firstLine="144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   </w:t>
      </w:r>
      <w:proofErr w:type="gramStart"/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</w:rPr>
        <w:t>4.1.5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สนับสนุนให้บริการด้านการแพทย์ฉุกเฉิน</w:t>
      </w:r>
      <w:proofErr w:type="gramEnd"/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อาทิ เช่น  รถรับส่งผู้ป่วย และหน่วยกู้</w:t>
      </w:r>
    </w:p>
    <w:p w:rsidR="00F227E6" w:rsidRPr="00EF2DA5" w:rsidRDefault="00ED6978" w:rsidP="00386CD9">
      <w:pPr>
        <w:spacing w:after="0" w:line="240" w:lineRule="auto"/>
        <w:ind w:firstLine="1440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          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ชีพฉุกเฉิน</w:t>
      </w:r>
    </w:p>
    <w:p w:rsidR="00595EC3" w:rsidRDefault="00595EC3" w:rsidP="00595EC3">
      <w:pPr>
        <w:spacing w:before="240" w:after="0" w:line="240" w:lineRule="auto"/>
        <w:jc w:val="center"/>
        <w:rPr>
          <w:rFonts w:ascii="TH SarabunIT๙" w:eastAsia="Times New Roman" w:hAnsi="TH SarabunIT๙" w:cs="TH SarabunIT๙" w:hint="cs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40</w:t>
      </w:r>
    </w:p>
    <w:p w:rsidR="00F227E6" w:rsidRPr="00EF2DA5" w:rsidRDefault="00F227E6" w:rsidP="00D81539">
      <w:pPr>
        <w:spacing w:before="240" w:after="0" w:line="240" w:lineRule="auto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lastRenderedPageBreak/>
        <w:t>4.2 ด้านการกีฬาและนันทนาการ</w:t>
      </w:r>
    </w:p>
    <w:p w:rsidR="00D81539" w:rsidRPr="00EF2DA5" w:rsidRDefault="00D81539" w:rsidP="00D81539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4.2.1 ส่งเสริมสนับสนุนการแข่งขันกีฬาทั้งในและนอกสถานศึกษาของตำบลเพื่อพัฒนากีฬา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</w:p>
    <w:p w:rsidR="00D81539" w:rsidRPr="00EF2DA5" w:rsidRDefault="00D81539" w:rsidP="00D81539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</w:t>
      </w:r>
      <w:r w:rsidR="00FD18B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และสร้างโอกาส   ประชาชนในท้องที่มีโอกาสเป็นเลิศในทางด้านกีฬาในระดับต่อไป</w:t>
      </w:r>
    </w:p>
    <w:p w:rsidR="00D81539" w:rsidRPr="00EF2DA5" w:rsidRDefault="00D81539" w:rsidP="00D81539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</w:t>
      </w:r>
      <w:r w:rsidR="00FD18B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รวมทั้งเป็นการสร้างเกียรติภูมิให้กับท้องถิ่นในอนาคตตลอดจนส่งเสริมและปลูกฝัง</w:t>
      </w:r>
    </w:p>
    <w:p w:rsidR="00F227E6" w:rsidRPr="00EF2DA5" w:rsidRDefault="00D81539" w:rsidP="00D81539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</w:t>
      </w:r>
      <w:r w:rsidR="00FD18B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ค่านิยมที่ดีต่อการเล่นกีฬาและหลีกเลี่ยงจากยาเสพติดอีกทางหนึ่ง</w:t>
      </w:r>
    </w:p>
    <w:p w:rsidR="00D81539" w:rsidRPr="00EF2DA5" w:rsidRDefault="00D81539" w:rsidP="00D81539">
      <w:pPr>
        <w:spacing w:after="0" w:line="240" w:lineRule="auto"/>
        <w:ind w:left="144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</w:t>
      </w:r>
      <w:r w:rsidR="002975E2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4.2.2 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ส่งเสริมให้เด็กเยาวชนและพี่น้องประชาชนได้มีโอกาสพัฒนาสุขภาพอนามัยโดยการ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</w:t>
      </w:r>
    </w:p>
    <w:p w:rsidR="00F227E6" w:rsidRPr="00EF2DA5" w:rsidRDefault="00D81539" w:rsidP="00D81539">
      <w:pPr>
        <w:spacing w:after="0" w:line="240" w:lineRule="auto"/>
        <w:ind w:left="1440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ออกกำลังกายและเล่นกีฬาอย่างต่อเนื่อง</w:t>
      </w:r>
    </w:p>
    <w:p w:rsidR="00D81539" w:rsidRPr="00EF2DA5" w:rsidRDefault="00D81539" w:rsidP="00D81539">
      <w:pPr>
        <w:spacing w:after="0" w:line="240" w:lineRule="auto"/>
        <w:ind w:left="144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  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4.2.3 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ส่งเสริมและสนับสนุนประสานให้มีการระดมทรัพยากรจากทุกส่วนให้การสนับสนุน</w:t>
      </w:r>
    </w:p>
    <w:p w:rsidR="00D81539" w:rsidRPr="00EF2DA5" w:rsidRDefault="00D81539" w:rsidP="00D81539">
      <w:pPr>
        <w:spacing w:after="0" w:line="240" w:lineRule="auto"/>
        <w:ind w:left="144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สร้างสวนสุขภาพชุมชน   สถานที่ออกกำลังกาย  สถานที่เล่นกีฬาชุมชนโดยให้ชุมชนมี</w:t>
      </w:r>
    </w:p>
    <w:p w:rsidR="00F227E6" w:rsidRPr="00EF2DA5" w:rsidRDefault="00D81539" w:rsidP="00D81539">
      <w:pPr>
        <w:spacing w:after="0" w:line="240" w:lineRule="auto"/>
        <w:ind w:left="144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บทบาทร่วมกับทางภาครัฐมีส่วนร่วมในการพัฒนาทั้งการดูแลรักษาอย่างต่อเนื่อง</w:t>
      </w:r>
    </w:p>
    <w:p w:rsidR="00F227E6" w:rsidRPr="00EF2DA5" w:rsidRDefault="002975E2" w:rsidP="0085374E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4.3  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ด้านการส่งเสริมดูแลผู้ด้อยโอกาส</w:t>
      </w:r>
    </w:p>
    <w:p w:rsidR="00D81539" w:rsidRPr="00EF2DA5" w:rsidRDefault="00D81539" w:rsidP="00D81539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4.3.1 ให้การสงเคราะห์และสนับสนุนการพัฒนาอย่างมีส่วนร่วมแก่ผู้ยากไร้  ผู้พิการหรือ</w:t>
      </w:r>
    </w:p>
    <w:p w:rsidR="00F227E6" w:rsidRPr="00EF2DA5" w:rsidRDefault="00D81539" w:rsidP="00D81539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ทุพลภาพ และผู้ด้อยโอกาสให้มีสุขภาพที่ดีในสังคม</w:t>
      </w:r>
    </w:p>
    <w:p w:rsidR="00D81539" w:rsidRPr="00EF2DA5" w:rsidRDefault="00D81539" w:rsidP="00D81539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4.3.2 ส่งเสริมสิทธิเด็ก  และสตรี ให้ได้รับหลักประกัน(เบี้ยยังชีพ) กลุ่มเป้าหมายผู้สูงอายุ</w:t>
      </w:r>
    </w:p>
    <w:p w:rsidR="006C0F1C" w:rsidRPr="00EF2DA5" w:rsidRDefault="00D81539" w:rsidP="006C0F1C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ผู้พิการ  ผู้ป่วยเรื้อรัง</w:t>
      </w:r>
      <w:r w:rsidR="00DF742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อื่น </w:t>
      </w:r>
      <w:r w:rsidR="00DF742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ๆ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ตามสถานภาพอันสมควรได้รับการดูแล   </w:t>
      </w:r>
    </w:p>
    <w:p w:rsidR="00F227E6" w:rsidRPr="00EF2DA5" w:rsidRDefault="00F227E6" w:rsidP="006C0F1C">
      <w:pPr>
        <w:spacing w:after="0" w:line="240" w:lineRule="auto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5. นโยบายด้านการศึกษา  ศาสนา  และวัฒนธรรม</w:t>
      </w:r>
    </w:p>
    <w:p w:rsidR="00F227E6" w:rsidRPr="00EF2DA5" w:rsidRDefault="00F227E6" w:rsidP="00F227E6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 </w:t>
      </w:r>
      <w:r w:rsidR="006C0F1C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5.1  ส่งเสริมสนับสนุนด้านการศึกษา</w:t>
      </w:r>
    </w:p>
    <w:p w:rsidR="00F227E6" w:rsidRPr="00EF2DA5" w:rsidRDefault="00F227E6" w:rsidP="006C0F1C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</w:t>
      </w:r>
      <w:r w:rsidR="006C0F1C" w:rsidRPr="00EF2DA5"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5.2  ส่งเสริมสนับสนุนให้ประชาชนได้มีโอกาสเข้าถึงแหล่งเรียนรู้ได้มากที่สุดและเด็ก</w:t>
      </w:r>
    </w:p>
    <w:p w:rsidR="00F227E6" w:rsidRPr="00EF2DA5" w:rsidRDefault="00F227E6" w:rsidP="00F227E6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       </w:t>
      </w:r>
      <w:r w:rsidR="0098388A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นักเรียนจะต้องจบการศึกษาภาคบังคับทุกคน</w:t>
      </w:r>
    </w:p>
    <w:p w:rsidR="00F227E6" w:rsidRPr="00EF2DA5" w:rsidRDefault="00F227E6" w:rsidP="008B468B">
      <w:pPr>
        <w:spacing w:after="0" w:line="240" w:lineRule="auto"/>
        <w:ind w:left="720"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5.3  กำหนดแผนงานขององค์การบริหารส่วนตำบล    ให้มีบทบาทในการจัดบริการ</w:t>
      </w:r>
    </w:p>
    <w:p w:rsidR="00F227E6" w:rsidRPr="00EF2DA5" w:rsidRDefault="0098388A" w:rsidP="00F227E6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           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การศึกษาเด็กก่อนวัยเรียน  เพื่อให้เด็กมีพัฒนาการทางสมองที่พร้อมก่อนเข้ารับ</w:t>
      </w:r>
    </w:p>
    <w:p w:rsidR="00F227E6" w:rsidRPr="00EF2DA5" w:rsidRDefault="0098388A" w:rsidP="00F227E6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           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การศึกษาขั้นพื้นฐาน</w:t>
      </w:r>
    </w:p>
    <w:p w:rsidR="00F227E6" w:rsidRPr="00EF2DA5" w:rsidRDefault="00F227E6" w:rsidP="008B468B">
      <w:pPr>
        <w:spacing w:after="0" w:line="240" w:lineRule="auto"/>
        <w:ind w:left="720"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5.4  ส่งเสริมสนับสนุนให้ประชาชน  เยาวชนมีบทบาทและกิจกรรมด้านวัฒนธรรม </w:t>
      </w:r>
    </w:p>
    <w:p w:rsidR="00F227E6" w:rsidRPr="00EF2DA5" w:rsidRDefault="00F227E6" w:rsidP="00F227E6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</w:t>
      </w:r>
      <w:r w:rsidR="0098388A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          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ร่วมกับสถานศึกษา  วัด  รวมทั้งหน่วยงานทางภาครัฐได้มีโอกาสจัดกิจกรรมร่วมกัน</w:t>
      </w:r>
    </w:p>
    <w:p w:rsidR="0098388A" w:rsidRPr="00EF2DA5" w:rsidRDefault="0098388A" w:rsidP="00F227E6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            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อย่างต่อเนื่องเพื่อเป็นการปลูกฝังจิตสำนึกของลูกหลานเยาวชน ได้สืบสานวัฒนธรรม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</w:t>
      </w:r>
    </w:p>
    <w:p w:rsidR="00F227E6" w:rsidRPr="00EF2DA5" w:rsidRDefault="0098388A" w:rsidP="00F227E6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            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ประเพณีดีงามอยู่คู่กับวิถีชีวิตของสังคมไทยอย่างยั่งยืนตลอดไป</w:t>
      </w:r>
    </w:p>
    <w:p w:rsidR="0084128C" w:rsidRDefault="00F227E6" w:rsidP="0084128C">
      <w:pPr>
        <w:spacing w:before="160"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6.  นโยบายด้านการบริหาร</w:t>
      </w:r>
    </w:p>
    <w:p w:rsidR="00387BAB" w:rsidRDefault="0084128C" w:rsidP="008B468B">
      <w:pPr>
        <w:spacing w:before="160" w:after="0" w:line="240" w:lineRule="auto"/>
        <w:jc w:val="thaiDistribute"/>
        <w:rPr>
          <w:rFonts w:ascii="TH SarabunIT๙" w:eastAsia="Times New Roman" w:hAnsi="TH SarabunIT๙" w:cs="TH SarabunIT๙" w:hint="cs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จากการเปลี่ยนแปลงระบบเศรษฐกิจ  สังคม  การเมือง อย่างรวดเร็วส่งผลกระทบต่อการบริหารจัดการซึ่งองค์การบริหารส่วนตำบลท่านางแนว    ได้ตระหนักถึงความสำคัญของระบบการบริหารจัดการบ้านเมืองที่ดี   จึงให้ความสำคัญกับการนำระบบการบริหารจัดการบ้านเมืองที่ดี คือ หลักนิติธรรม หลักคุณธรรม  หลักความโปร่งใส  หลักความมีส่วนร่วม   หลักความรับผิดชอบ   หลักความคุ้มค่า  มาใช้ในการบริหารราชการขององค์การบริหารส่วนตำบลท่านางแนว  ทั้งนี้ มีเป้าหมายอยู่ที่ประชาชนตำบลท่านางแนวต้องได้รับประโยชน์เต็มที่  สำหรับการบริหารจัดการ  การเงิน  การคลัง  และงบประมาณเน้นหลักความรวดเร็ว  มีประสิทธิภาพ ประสิทธิผล และมีตัวชี้วัดที่ชัดเจน รวมทั้งการพัฒนาบุคลากรองค์การบริหารส่วนตำบลท่านางแนวทุกระดับให้มีทัศนคติและค่านิยมของการเป็นข้าราชการ  ที่มีคุณธรรม  จริยธรรม   ยึดหลักเศรษฐกิจพอเพียงตามแนวพระราชดำริ พระบาทสมเด็จพระเจ้าอยู่หัวภูมิพลอดุลยเดช   การปรับลดขั้นตอนในการทำงานเผยแพร่ประชาสัมพันธ์ในการจัดซื้อ   จัดจ้างทุกช่องทาง  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</w:t>
      </w:r>
      <w:r w:rsidR="00F227E6"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เพื่อให้รู้กันอย่างแพร่หลาย ส่งเสริมให้ประชาชนมีส่วนร่วมในการตรวจสอบโครงการขององค์การ</w:t>
      </w:r>
    </w:p>
    <w:p w:rsidR="00387BAB" w:rsidRDefault="00387BAB" w:rsidP="008B468B">
      <w:pPr>
        <w:spacing w:before="160" w:after="0" w:line="240" w:lineRule="auto"/>
        <w:jc w:val="thaiDistribute"/>
        <w:rPr>
          <w:rFonts w:ascii="TH SarabunIT๙" w:eastAsia="Times New Roman" w:hAnsi="TH SarabunIT๙" w:cs="TH SarabunIT๙" w:hint="cs"/>
          <w:color w:val="000000"/>
          <w:sz w:val="32"/>
          <w:szCs w:val="32"/>
        </w:rPr>
      </w:pPr>
    </w:p>
    <w:p w:rsidR="00387BAB" w:rsidRDefault="00387BAB" w:rsidP="00387BAB">
      <w:pPr>
        <w:spacing w:before="160" w:after="0" w:line="240" w:lineRule="auto"/>
        <w:jc w:val="center"/>
        <w:rPr>
          <w:rFonts w:ascii="TH SarabunIT๙" w:eastAsia="Times New Roman" w:hAnsi="TH SarabunIT๙" w:cs="TH SarabunIT๙" w:hint="cs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41</w:t>
      </w:r>
    </w:p>
    <w:p w:rsidR="00387BAB" w:rsidRDefault="00387BAB" w:rsidP="008B468B">
      <w:pPr>
        <w:spacing w:before="160" w:after="0" w:line="240" w:lineRule="auto"/>
        <w:jc w:val="thaiDistribute"/>
        <w:rPr>
          <w:rFonts w:ascii="TH SarabunIT๙" w:eastAsia="Times New Roman" w:hAnsi="TH SarabunIT๙" w:cs="TH SarabunIT๙" w:hint="cs"/>
          <w:color w:val="000000"/>
          <w:sz w:val="32"/>
          <w:szCs w:val="32"/>
        </w:rPr>
      </w:pPr>
    </w:p>
    <w:p w:rsidR="00F227E6" w:rsidRDefault="00F227E6" w:rsidP="008B468B">
      <w:pPr>
        <w:spacing w:before="160"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บริหารส่วนตำบลท่านางแนวทุกโครงการ </w:t>
      </w:r>
      <w:r w:rsidR="0084128C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</w:t>
      </w:r>
      <w:r w:rsidRPr="00EF2DA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นอกจากนี้จะได้ส่งเสริมให้ประชาชนมีส่วนร่วมในทางการเมืองทุกระดับ   โดยให้มีการเรียนรู้ สิทธิ  หน้าที่  การมีส่วนร่วมและปรับทัศนคติการทำงานของข้าราชการขององค์การบริหารส่วนตำบลให้ดำเนินการอย่างเป็นกลาง โปร่งใส ซื่อสัตย์ โดยคำนึงถึงประโยชน์ส่วนรวมให้มีการรับฟังความคิดเห็นพร้อมกับการตรวจสอบจากประชาชนอยู่เสมอ</w:t>
      </w:r>
    </w:p>
    <w:p w:rsidR="0067730F" w:rsidRDefault="0067730F" w:rsidP="001536EB">
      <w:pPr>
        <w:spacing w:before="160" w:after="0" w:line="240" w:lineRule="auto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67730F" w:rsidRDefault="0067730F" w:rsidP="001536EB">
      <w:pPr>
        <w:spacing w:before="160" w:after="0" w:line="240" w:lineRule="auto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67730F" w:rsidRDefault="0067730F" w:rsidP="001536EB">
      <w:pPr>
        <w:spacing w:before="160" w:after="0" w:line="240" w:lineRule="auto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67730F" w:rsidRDefault="0067730F" w:rsidP="001536EB">
      <w:pPr>
        <w:spacing w:before="160" w:after="0" w:line="240" w:lineRule="auto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67730F" w:rsidRDefault="0067730F" w:rsidP="001536EB">
      <w:pPr>
        <w:spacing w:before="160" w:after="0" w:line="240" w:lineRule="auto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67730F" w:rsidRDefault="0067730F" w:rsidP="001536EB">
      <w:pPr>
        <w:spacing w:before="160" w:after="0" w:line="240" w:lineRule="auto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67730F" w:rsidRDefault="0067730F" w:rsidP="001536EB">
      <w:pPr>
        <w:spacing w:before="160" w:after="0" w:line="240" w:lineRule="auto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67730F" w:rsidRDefault="0067730F" w:rsidP="001536EB">
      <w:pPr>
        <w:spacing w:before="160" w:after="0" w:line="240" w:lineRule="auto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67730F" w:rsidRDefault="0067730F" w:rsidP="001536EB">
      <w:pPr>
        <w:spacing w:before="160" w:after="0" w:line="240" w:lineRule="auto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67730F" w:rsidRDefault="0067730F" w:rsidP="001536EB">
      <w:pPr>
        <w:spacing w:before="160" w:after="0" w:line="240" w:lineRule="auto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1536EB" w:rsidRDefault="001536EB" w:rsidP="001536EB">
      <w:pPr>
        <w:spacing w:before="160" w:after="0" w:line="240" w:lineRule="auto"/>
        <w:jc w:val="center"/>
        <w:rPr>
          <w:rFonts w:ascii="TH SarabunIT๙" w:eastAsia="Times New Roman" w:hAnsi="TH SarabunIT๙" w:cs="TH SarabunIT๙" w:hint="cs"/>
          <w:color w:val="000000"/>
          <w:sz w:val="32"/>
          <w:szCs w:val="32"/>
        </w:rPr>
      </w:pPr>
    </w:p>
    <w:p w:rsidR="00E274F0" w:rsidRDefault="00E274F0" w:rsidP="001536EB">
      <w:pPr>
        <w:spacing w:before="160" w:after="0" w:line="240" w:lineRule="auto"/>
        <w:jc w:val="center"/>
        <w:rPr>
          <w:rFonts w:ascii="TH SarabunIT๙" w:eastAsia="Times New Roman" w:hAnsi="TH SarabunIT๙" w:cs="TH SarabunIT๙" w:hint="cs"/>
          <w:color w:val="000000"/>
          <w:sz w:val="32"/>
          <w:szCs w:val="32"/>
        </w:rPr>
      </w:pPr>
    </w:p>
    <w:p w:rsidR="00E274F0" w:rsidRDefault="00E274F0" w:rsidP="001536EB">
      <w:pPr>
        <w:spacing w:before="160" w:after="0" w:line="240" w:lineRule="auto"/>
        <w:jc w:val="center"/>
        <w:rPr>
          <w:rFonts w:ascii="TH SarabunIT๙" w:eastAsia="Times New Roman" w:hAnsi="TH SarabunIT๙" w:cs="TH SarabunIT๙" w:hint="cs"/>
          <w:color w:val="000000"/>
          <w:sz w:val="32"/>
          <w:szCs w:val="32"/>
        </w:rPr>
      </w:pPr>
    </w:p>
    <w:p w:rsidR="00E274F0" w:rsidRDefault="00E274F0" w:rsidP="001536EB">
      <w:pPr>
        <w:spacing w:before="160" w:after="0" w:line="240" w:lineRule="auto"/>
        <w:jc w:val="center"/>
        <w:rPr>
          <w:rFonts w:ascii="TH SarabunIT๙" w:eastAsia="Times New Roman" w:hAnsi="TH SarabunIT๙" w:cs="TH SarabunIT๙" w:hint="cs"/>
          <w:color w:val="000000"/>
          <w:sz w:val="32"/>
          <w:szCs w:val="32"/>
        </w:rPr>
      </w:pPr>
    </w:p>
    <w:p w:rsidR="00E274F0" w:rsidRDefault="00E274F0" w:rsidP="001536EB">
      <w:pPr>
        <w:spacing w:before="160" w:after="0" w:line="240" w:lineRule="auto"/>
        <w:jc w:val="center"/>
        <w:rPr>
          <w:rFonts w:ascii="TH SarabunIT๙" w:eastAsia="Times New Roman" w:hAnsi="TH SarabunIT๙" w:cs="TH SarabunIT๙" w:hint="cs"/>
          <w:color w:val="000000"/>
          <w:sz w:val="32"/>
          <w:szCs w:val="32"/>
        </w:rPr>
      </w:pPr>
    </w:p>
    <w:p w:rsidR="00E274F0" w:rsidRDefault="00E274F0" w:rsidP="001536EB">
      <w:pPr>
        <w:spacing w:before="160" w:after="0" w:line="240" w:lineRule="auto"/>
        <w:jc w:val="center"/>
        <w:rPr>
          <w:rFonts w:ascii="TH SarabunIT๙" w:eastAsia="Times New Roman" w:hAnsi="TH SarabunIT๙" w:cs="TH SarabunIT๙" w:hint="cs"/>
          <w:color w:val="000000"/>
          <w:sz w:val="32"/>
          <w:szCs w:val="32"/>
        </w:rPr>
      </w:pPr>
    </w:p>
    <w:p w:rsidR="00E274F0" w:rsidRDefault="00E274F0" w:rsidP="001536EB">
      <w:pPr>
        <w:spacing w:before="160" w:after="0" w:line="240" w:lineRule="auto"/>
        <w:jc w:val="center"/>
        <w:rPr>
          <w:rFonts w:ascii="TH SarabunIT๙" w:eastAsia="Times New Roman" w:hAnsi="TH SarabunIT๙" w:cs="TH SarabunIT๙" w:hint="cs"/>
          <w:color w:val="000000"/>
          <w:sz w:val="32"/>
          <w:szCs w:val="32"/>
        </w:rPr>
      </w:pPr>
    </w:p>
    <w:p w:rsidR="00E274F0" w:rsidRDefault="00E274F0" w:rsidP="001536EB">
      <w:pPr>
        <w:spacing w:before="160" w:after="0" w:line="240" w:lineRule="auto"/>
        <w:jc w:val="center"/>
        <w:rPr>
          <w:rFonts w:ascii="TH SarabunIT๙" w:eastAsia="Times New Roman" w:hAnsi="TH SarabunIT๙" w:cs="TH SarabunIT๙" w:hint="cs"/>
          <w:color w:val="000000"/>
          <w:sz w:val="32"/>
          <w:szCs w:val="32"/>
        </w:rPr>
      </w:pPr>
    </w:p>
    <w:p w:rsidR="00E274F0" w:rsidRDefault="00E274F0" w:rsidP="001536EB">
      <w:pPr>
        <w:spacing w:before="160" w:after="0" w:line="240" w:lineRule="auto"/>
        <w:jc w:val="center"/>
        <w:rPr>
          <w:rFonts w:ascii="TH SarabunIT๙" w:eastAsia="Times New Roman" w:hAnsi="TH SarabunIT๙" w:cs="TH SarabunIT๙" w:hint="cs"/>
          <w:color w:val="000000"/>
          <w:sz w:val="32"/>
          <w:szCs w:val="32"/>
        </w:rPr>
      </w:pPr>
    </w:p>
    <w:p w:rsidR="00E274F0" w:rsidRDefault="00E274F0" w:rsidP="001536EB">
      <w:pPr>
        <w:spacing w:before="160" w:after="0" w:line="240" w:lineRule="auto"/>
        <w:jc w:val="center"/>
        <w:rPr>
          <w:rFonts w:ascii="TH SarabunIT๙" w:eastAsia="Times New Roman" w:hAnsi="TH SarabunIT๙" w:cs="TH SarabunIT๙" w:hint="cs"/>
          <w:color w:val="000000"/>
          <w:sz w:val="32"/>
          <w:szCs w:val="32"/>
        </w:rPr>
      </w:pPr>
    </w:p>
    <w:p w:rsidR="00E274F0" w:rsidRDefault="00E274F0" w:rsidP="001536EB">
      <w:pPr>
        <w:spacing w:before="160" w:after="0" w:line="240" w:lineRule="auto"/>
        <w:jc w:val="center"/>
        <w:rPr>
          <w:rFonts w:ascii="TH SarabunIT๙" w:eastAsia="Times New Roman" w:hAnsi="TH SarabunIT๙" w:cs="TH SarabunIT๙" w:hint="cs"/>
          <w:color w:val="000000"/>
          <w:sz w:val="32"/>
          <w:szCs w:val="32"/>
        </w:rPr>
      </w:pPr>
    </w:p>
    <w:p w:rsidR="00E274F0" w:rsidRDefault="00E274F0" w:rsidP="001536EB">
      <w:pPr>
        <w:spacing w:before="160" w:after="0" w:line="240" w:lineRule="auto"/>
        <w:jc w:val="center"/>
        <w:rPr>
          <w:rFonts w:ascii="TH SarabunIT๙" w:eastAsia="Times New Roman" w:hAnsi="TH SarabunIT๙" w:cs="TH SarabunIT๙" w:hint="cs"/>
          <w:color w:val="000000"/>
          <w:sz w:val="32"/>
          <w:szCs w:val="32"/>
        </w:rPr>
      </w:pPr>
    </w:p>
    <w:p w:rsidR="00E274F0" w:rsidRDefault="00E274F0" w:rsidP="001536EB">
      <w:pPr>
        <w:spacing w:before="160" w:after="0" w:line="240" w:lineRule="auto"/>
        <w:jc w:val="center"/>
        <w:rPr>
          <w:rFonts w:ascii="TH SarabunIT๙" w:eastAsia="Times New Roman" w:hAnsi="TH SarabunIT๙" w:cs="TH SarabunIT๙" w:hint="cs"/>
          <w:color w:val="000000"/>
          <w:sz w:val="32"/>
          <w:szCs w:val="32"/>
        </w:rPr>
      </w:pPr>
    </w:p>
    <w:p w:rsidR="00E274F0" w:rsidRDefault="00E274F0" w:rsidP="001536EB">
      <w:pPr>
        <w:spacing w:before="160" w:after="0" w:line="240" w:lineRule="auto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42</w:t>
      </w:r>
    </w:p>
    <w:sectPr w:rsidR="00E274F0" w:rsidSect="006E6F20"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4507"/>
    <w:multiLevelType w:val="multilevel"/>
    <w:tmpl w:val="C6E4A1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3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80" w:hanging="1800"/>
      </w:pPr>
      <w:rPr>
        <w:rFonts w:hint="default"/>
      </w:rPr>
    </w:lvl>
  </w:abstractNum>
  <w:abstractNum w:abstractNumId="1">
    <w:nsid w:val="09536FAB"/>
    <w:multiLevelType w:val="multilevel"/>
    <w:tmpl w:val="782E14F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6433953"/>
    <w:multiLevelType w:val="multilevel"/>
    <w:tmpl w:val="610C81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</w:rPr>
    </w:lvl>
  </w:abstractNum>
  <w:abstractNum w:abstractNumId="3">
    <w:nsid w:val="287D723E"/>
    <w:multiLevelType w:val="multilevel"/>
    <w:tmpl w:val="157C768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80"/>
        </w:tabs>
        <w:ind w:left="13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760"/>
        </w:tabs>
        <w:ind w:left="27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780"/>
        </w:tabs>
        <w:ind w:left="37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160"/>
        </w:tabs>
        <w:ind w:left="5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180"/>
        </w:tabs>
        <w:ind w:left="61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200"/>
        </w:tabs>
        <w:ind w:left="72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580"/>
        </w:tabs>
        <w:ind w:left="85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9600"/>
        </w:tabs>
        <w:ind w:left="9600" w:hanging="1440"/>
      </w:pPr>
      <w:rPr>
        <w:rFonts w:hint="default"/>
        <w:b/>
      </w:rPr>
    </w:lvl>
  </w:abstractNum>
  <w:abstractNum w:abstractNumId="4">
    <w:nsid w:val="29235DC0"/>
    <w:multiLevelType w:val="hybridMultilevel"/>
    <w:tmpl w:val="AF18C870"/>
    <w:lvl w:ilvl="0" w:tplc="CFB4A82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4FA2376A"/>
    <w:multiLevelType w:val="hybridMultilevel"/>
    <w:tmpl w:val="681ED4E8"/>
    <w:lvl w:ilvl="0" w:tplc="E908868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40A4DA4"/>
    <w:multiLevelType w:val="multilevel"/>
    <w:tmpl w:val="945E79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7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4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8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6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97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1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2840" w:hanging="1800"/>
      </w:pPr>
      <w:rPr>
        <w:rFonts w:hint="default"/>
        <w:b/>
      </w:rPr>
    </w:lvl>
  </w:abstractNum>
  <w:abstractNum w:abstractNumId="7">
    <w:nsid w:val="55805CF1"/>
    <w:multiLevelType w:val="multilevel"/>
    <w:tmpl w:val="C49E9D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8">
    <w:nsid w:val="56426D6E"/>
    <w:multiLevelType w:val="hybridMultilevel"/>
    <w:tmpl w:val="35C2E408"/>
    <w:lvl w:ilvl="0" w:tplc="B91256B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56B105D3"/>
    <w:multiLevelType w:val="hybridMultilevel"/>
    <w:tmpl w:val="3FE236F8"/>
    <w:lvl w:ilvl="0" w:tplc="EE9A4FFE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236A127C">
      <w:start w:val="3"/>
      <w:numFmt w:val="decimal"/>
      <w:lvlText w:val="%2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0">
    <w:nsid w:val="62615E94"/>
    <w:multiLevelType w:val="multilevel"/>
    <w:tmpl w:val="50BA3E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7EF724E1"/>
    <w:multiLevelType w:val="multilevel"/>
    <w:tmpl w:val="094C24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7"/>
  </w:num>
  <w:num w:numId="7">
    <w:abstractNumId w:val="2"/>
  </w:num>
  <w:num w:numId="8">
    <w:abstractNumId w:val="11"/>
  </w:num>
  <w:num w:numId="9">
    <w:abstractNumId w:val="10"/>
  </w:num>
  <w:num w:numId="10">
    <w:abstractNumId w:val="1"/>
  </w:num>
  <w:num w:numId="11">
    <w:abstractNumId w:val="8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attachedTemplate r:id="rId1"/>
  <w:defaultTabStop w:val="720"/>
  <w:characterSpacingControl w:val="doNotCompress"/>
  <w:compat>
    <w:applyBreakingRules/>
  </w:compat>
  <w:rsids>
    <w:rsidRoot w:val="00DE58CC"/>
    <w:rsid w:val="0000007C"/>
    <w:rsid w:val="00010683"/>
    <w:rsid w:val="00011C55"/>
    <w:rsid w:val="00011FF5"/>
    <w:rsid w:val="00015C4E"/>
    <w:rsid w:val="00015F2B"/>
    <w:rsid w:val="000168E2"/>
    <w:rsid w:val="00027A7E"/>
    <w:rsid w:val="000378D8"/>
    <w:rsid w:val="00037C5D"/>
    <w:rsid w:val="00040FE0"/>
    <w:rsid w:val="00041D48"/>
    <w:rsid w:val="00043E0C"/>
    <w:rsid w:val="00045AB3"/>
    <w:rsid w:val="00046D8D"/>
    <w:rsid w:val="00047F64"/>
    <w:rsid w:val="00055D31"/>
    <w:rsid w:val="0005682B"/>
    <w:rsid w:val="00060C4F"/>
    <w:rsid w:val="000627D5"/>
    <w:rsid w:val="000639B3"/>
    <w:rsid w:val="00065E96"/>
    <w:rsid w:val="00066782"/>
    <w:rsid w:val="00071C3B"/>
    <w:rsid w:val="00085A7D"/>
    <w:rsid w:val="00090029"/>
    <w:rsid w:val="000962DF"/>
    <w:rsid w:val="000A1225"/>
    <w:rsid w:val="000A6005"/>
    <w:rsid w:val="000A6568"/>
    <w:rsid w:val="000B1D12"/>
    <w:rsid w:val="000F3A62"/>
    <w:rsid w:val="00104A52"/>
    <w:rsid w:val="00107A24"/>
    <w:rsid w:val="00111AFD"/>
    <w:rsid w:val="00117776"/>
    <w:rsid w:val="00121962"/>
    <w:rsid w:val="00122356"/>
    <w:rsid w:val="001254BF"/>
    <w:rsid w:val="0014040B"/>
    <w:rsid w:val="00143204"/>
    <w:rsid w:val="0014705A"/>
    <w:rsid w:val="001536EB"/>
    <w:rsid w:val="001549DB"/>
    <w:rsid w:val="00155E73"/>
    <w:rsid w:val="00157951"/>
    <w:rsid w:val="00162FE1"/>
    <w:rsid w:val="0016593D"/>
    <w:rsid w:val="001775B0"/>
    <w:rsid w:val="00185442"/>
    <w:rsid w:val="001934AC"/>
    <w:rsid w:val="001942CB"/>
    <w:rsid w:val="001956B1"/>
    <w:rsid w:val="00196D05"/>
    <w:rsid w:val="001A159D"/>
    <w:rsid w:val="001B575C"/>
    <w:rsid w:val="001B6CB5"/>
    <w:rsid w:val="001C1CE7"/>
    <w:rsid w:val="001C416C"/>
    <w:rsid w:val="001C6DAF"/>
    <w:rsid w:val="001F46FC"/>
    <w:rsid w:val="001F5214"/>
    <w:rsid w:val="00211342"/>
    <w:rsid w:val="00211BBF"/>
    <w:rsid w:val="0021681F"/>
    <w:rsid w:val="00220762"/>
    <w:rsid w:val="002227FE"/>
    <w:rsid w:val="002267CD"/>
    <w:rsid w:val="00226E53"/>
    <w:rsid w:val="002362B0"/>
    <w:rsid w:val="00243C68"/>
    <w:rsid w:val="00245634"/>
    <w:rsid w:val="00256380"/>
    <w:rsid w:val="00257085"/>
    <w:rsid w:val="00260098"/>
    <w:rsid w:val="00274E11"/>
    <w:rsid w:val="00277A87"/>
    <w:rsid w:val="00280177"/>
    <w:rsid w:val="00287ACB"/>
    <w:rsid w:val="00287EA1"/>
    <w:rsid w:val="002904BD"/>
    <w:rsid w:val="00292B98"/>
    <w:rsid w:val="00296B4F"/>
    <w:rsid w:val="002975E2"/>
    <w:rsid w:val="002A0794"/>
    <w:rsid w:val="002A586B"/>
    <w:rsid w:val="002C075B"/>
    <w:rsid w:val="002D139E"/>
    <w:rsid w:val="002D5552"/>
    <w:rsid w:val="002D6592"/>
    <w:rsid w:val="002E7C47"/>
    <w:rsid w:val="002F09A6"/>
    <w:rsid w:val="002F0B57"/>
    <w:rsid w:val="002F231D"/>
    <w:rsid w:val="002F7FBA"/>
    <w:rsid w:val="00300E01"/>
    <w:rsid w:val="0030341A"/>
    <w:rsid w:val="00313934"/>
    <w:rsid w:val="00316227"/>
    <w:rsid w:val="00317ED5"/>
    <w:rsid w:val="0032292A"/>
    <w:rsid w:val="0032355F"/>
    <w:rsid w:val="00324A93"/>
    <w:rsid w:val="00327B4D"/>
    <w:rsid w:val="00327F73"/>
    <w:rsid w:val="00332F74"/>
    <w:rsid w:val="003416AB"/>
    <w:rsid w:val="00342883"/>
    <w:rsid w:val="00355012"/>
    <w:rsid w:val="00355FD5"/>
    <w:rsid w:val="003643ED"/>
    <w:rsid w:val="00365895"/>
    <w:rsid w:val="00365BC4"/>
    <w:rsid w:val="00366F17"/>
    <w:rsid w:val="00381972"/>
    <w:rsid w:val="00386CD9"/>
    <w:rsid w:val="00387BAB"/>
    <w:rsid w:val="003A38E5"/>
    <w:rsid w:val="003A39A7"/>
    <w:rsid w:val="003A7B27"/>
    <w:rsid w:val="003B4E93"/>
    <w:rsid w:val="003C6A6B"/>
    <w:rsid w:val="003D2721"/>
    <w:rsid w:val="003D4FAB"/>
    <w:rsid w:val="003E48A6"/>
    <w:rsid w:val="003F2AD7"/>
    <w:rsid w:val="003F75E1"/>
    <w:rsid w:val="00400C40"/>
    <w:rsid w:val="004027B4"/>
    <w:rsid w:val="004033D5"/>
    <w:rsid w:val="0041671E"/>
    <w:rsid w:val="00422AE1"/>
    <w:rsid w:val="00425F5B"/>
    <w:rsid w:val="00431D4E"/>
    <w:rsid w:val="00443AE0"/>
    <w:rsid w:val="004479D9"/>
    <w:rsid w:val="00447A64"/>
    <w:rsid w:val="00454C8C"/>
    <w:rsid w:val="00457262"/>
    <w:rsid w:val="004654DF"/>
    <w:rsid w:val="00471E7A"/>
    <w:rsid w:val="00490731"/>
    <w:rsid w:val="00496032"/>
    <w:rsid w:val="004A4A43"/>
    <w:rsid w:val="004A5006"/>
    <w:rsid w:val="004A5E0E"/>
    <w:rsid w:val="004A7ED6"/>
    <w:rsid w:val="004B51EC"/>
    <w:rsid w:val="004C730A"/>
    <w:rsid w:val="004D42BE"/>
    <w:rsid w:val="004E36AE"/>
    <w:rsid w:val="004E4E59"/>
    <w:rsid w:val="004F2BA5"/>
    <w:rsid w:val="004F6121"/>
    <w:rsid w:val="0050247B"/>
    <w:rsid w:val="00502677"/>
    <w:rsid w:val="00503DFF"/>
    <w:rsid w:val="0050493A"/>
    <w:rsid w:val="0050519B"/>
    <w:rsid w:val="00511527"/>
    <w:rsid w:val="00527CDB"/>
    <w:rsid w:val="0053104B"/>
    <w:rsid w:val="0053255F"/>
    <w:rsid w:val="0053360B"/>
    <w:rsid w:val="00547D2D"/>
    <w:rsid w:val="00550D8B"/>
    <w:rsid w:val="005529DF"/>
    <w:rsid w:val="00574D27"/>
    <w:rsid w:val="0057709B"/>
    <w:rsid w:val="00580E58"/>
    <w:rsid w:val="0059001B"/>
    <w:rsid w:val="00590827"/>
    <w:rsid w:val="00592BFA"/>
    <w:rsid w:val="00595EC3"/>
    <w:rsid w:val="005A2EC4"/>
    <w:rsid w:val="005B0279"/>
    <w:rsid w:val="005B3655"/>
    <w:rsid w:val="005C213D"/>
    <w:rsid w:val="005D3508"/>
    <w:rsid w:val="005D38D7"/>
    <w:rsid w:val="005F6C6B"/>
    <w:rsid w:val="00612835"/>
    <w:rsid w:val="00623F04"/>
    <w:rsid w:val="00624158"/>
    <w:rsid w:val="0064370E"/>
    <w:rsid w:val="00660681"/>
    <w:rsid w:val="00672FF3"/>
    <w:rsid w:val="006749E9"/>
    <w:rsid w:val="0067730F"/>
    <w:rsid w:val="006774DD"/>
    <w:rsid w:val="00685268"/>
    <w:rsid w:val="00686D67"/>
    <w:rsid w:val="006A33CC"/>
    <w:rsid w:val="006A4C3E"/>
    <w:rsid w:val="006A5699"/>
    <w:rsid w:val="006B2509"/>
    <w:rsid w:val="006C0F1C"/>
    <w:rsid w:val="006C2926"/>
    <w:rsid w:val="006C5CD3"/>
    <w:rsid w:val="006C7609"/>
    <w:rsid w:val="006D1C1F"/>
    <w:rsid w:val="006D510E"/>
    <w:rsid w:val="006D792B"/>
    <w:rsid w:val="006E6F20"/>
    <w:rsid w:val="006F1503"/>
    <w:rsid w:val="006F2051"/>
    <w:rsid w:val="006F33CA"/>
    <w:rsid w:val="006F5E48"/>
    <w:rsid w:val="007172F5"/>
    <w:rsid w:val="00722037"/>
    <w:rsid w:val="007247E4"/>
    <w:rsid w:val="00752069"/>
    <w:rsid w:val="00757677"/>
    <w:rsid w:val="00757DA4"/>
    <w:rsid w:val="0076534A"/>
    <w:rsid w:val="0076666F"/>
    <w:rsid w:val="00781774"/>
    <w:rsid w:val="00786DC8"/>
    <w:rsid w:val="00795085"/>
    <w:rsid w:val="007A0C33"/>
    <w:rsid w:val="007B04DB"/>
    <w:rsid w:val="007B3F13"/>
    <w:rsid w:val="007C0FE9"/>
    <w:rsid w:val="007C43F4"/>
    <w:rsid w:val="007C6BD4"/>
    <w:rsid w:val="007C77CA"/>
    <w:rsid w:val="007D0A94"/>
    <w:rsid w:val="007E0D32"/>
    <w:rsid w:val="007E3AC7"/>
    <w:rsid w:val="007F3B42"/>
    <w:rsid w:val="007F57B4"/>
    <w:rsid w:val="00812FBD"/>
    <w:rsid w:val="00817797"/>
    <w:rsid w:val="00817CD7"/>
    <w:rsid w:val="00823589"/>
    <w:rsid w:val="00823B02"/>
    <w:rsid w:val="008258A2"/>
    <w:rsid w:val="00831555"/>
    <w:rsid w:val="00831737"/>
    <w:rsid w:val="00837A73"/>
    <w:rsid w:val="00841217"/>
    <w:rsid w:val="0084128C"/>
    <w:rsid w:val="008430CA"/>
    <w:rsid w:val="00843BCD"/>
    <w:rsid w:val="0084536A"/>
    <w:rsid w:val="00847148"/>
    <w:rsid w:val="00847E9F"/>
    <w:rsid w:val="00851EA7"/>
    <w:rsid w:val="0085374E"/>
    <w:rsid w:val="00856172"/>
    <w:rsid w:val="008741B9"/>
    <w:rsid w:val="008803A0"/>
    <w:rsid w:val="00883642"/>
    <w:rsid w:val="008905CE"/>
    <w:rsid w:val="008A0523"/>
    <w:rsid w:val="008A6ACC"/>
    <w:rsid w:val="008B468B"/>
    <w:rsid w:val="008D32B1"/>
    <w:rsid w:val="008D3E3B"/>
    <w:rsid w:val="008F10EE"/>
    <w:rsid w:val="008F2765"/>
    <w:rsid w:val="0091285B"/>
    <w:rsid w:val="009435F1"/>
    <w:rsid w:val="00950971"/>
    <w:rsid w:val="0095544E"/>
    <w:rsid w:val="00957AD8"/>
    <w:rsid w:val="00960947"/>
    <w:rsid w:val="009664FC"/>
    <w:rsid w:val="00972F06"/>
    <w:rsid w:val="00976821"/>
    <w:rsid w:val="009818F1"/>
    <w:rsid w:val="0098388A"/>
    <w:rsid w:val="00996B15"/>
    <w:rsid w:val="009A52D3"/>
    <w:rsid w:val="009D2199"/>
    <w:rsid w:val="009D3DA4"/>
    <w:rsid w:val="009F29C8"/>
    <w:rsid w:val="009F54DC"/>
    <w:rsid w:val="00A005CB"/>
    <w:rsid w:val="00A01805"/>
    <w:rsid w:val="00A07A7F"/>
    <w:rsid w:val="00A2636E"/>
    <w:rsid w:val="00A26F2F"/>
    <w:rsid w:val="00A27FA7"/>
    <w:rsid w:val="00A31A92"/>
    <w:rsid w:val="00A34BEB"/>
    <w:rsid w:val="00A35260"/>
    <w:rsid w:val="00A46F02"/>
    <w:rsid w:val="00A61D00"/>
    <w:rsid w:val="00A67B1A"/>
    <w:rsid w:val="00A81B89"/>
    <w:rsid w:val="00A93FB3"/>
    <w:rsid w:val="00AA007A"/>
    <w:rsid w:val="00AA6FAE"/>
    <w:rsid w:val="00AB1F49"/>
    <w:rsid w:val="00AB258B"/>
    <w:rsid w:val="00AB7682"/>
    <w:rsid w:val="00AC3093"/>
    <w:rsid w:val="00AC5BF5"/>
    <w:rsid w:val="00AD1ADD"/>
    <w:rsid w:val="00AD3DF6"/>
    <w:rsid w:val="00AE1F22"/>
    <w:rsid w:val="00AE32DB"/>
    <w:rsid w:val="00AE34A1"/>
    <w:rsid w:val="00AE3780"/>
    <w:rsid w:val="00AE39AC"/>
    <w:rsid w:val="00AF0A3D"/>
    <w:rsid w:val="00AF2DF4"/>
    <w:rsid w:val="00B00DC7"/>
    <w:rsid w:val="00B01F10"/>
    <w:rsid w:val="00B03C67"/>
    <w:rsid w:val="00B165E1"/>
    <w:rsid w:val="00B201F0"/>
    <w:rsid w:val="00B2064E"/>
    <w:rsid w:val="00B26E71"/>
    <w:rsid w:val="00B348A0"/>
    <w:rsid w:val="00B407ED"/>
    <w:rsid w:val="00B42737"/>
    <w:rsid w:val="00B66816"/>
    <w:rsid w:val="00B66A45"/>
    <w:rsid w:val="00B73AEE"/>
    <w:rsid w:val="00B82D19"/>
    <w:rsid w:val="00B8691D"/>
    <w:rsid w:val="00B92B33"/>
    <w:rsid w:val="00B959C5"/>
    <w:rsid w:val="00BB295E"/>
    <w:rsid w:val="00BB3350"/>
    <w:rsid w:val="00BB578B"/>
    <w:rsid w:val="00BC468D"/>
    <w:rsid w:val="00BC78E2"/>
    <w:rsid w:val="00BD4D87"/>
    <w:rsid w:val="00BD5B08"/>
    <w:rsid w:val="00BE1D9F"/>
    <w:rsid w:val="00BF1575"/>
    <w:rsid w:val="00BF4CE1"/>
    <w:rsid w:val="00BF76FD"/>
    <w:rsid w:val="00C07488"/>
    <w:rsid w:val="00C174FD"/>
    <w:rsid w:val="00C17785"/>
    <w:rsid w:val="00C22C1E"/>
    <w:rsid w:val="00C22FA8"/>
    <w:rsid w:val="00C24105"/>
    <w:rsid w:val="00C41F39"/>
    <w:rsid w:val="00C4221A"/>
    <w:rsid w:val="00C52E0F"/>
    <w:rsid w:val="00C677BB"/>
    <w:rsid w:val="00C9514A"/>
    <w:rsid w:val="00C955CD"/>
    <w:rsid w:val="00CA13B3"/>
    <w:rsid w:val="00CA3414"/>
    <w:rsid w:val="00CB0129"/>
    <w:rsid w:val="00CB0660"/>
    <w:rsid w:val="00CB46D3"/>
    <w:rsid w:val="00CC309B"/>
    <w:rsid w:val="00CC5013"/>
    <w:rsid w:val="00CC7CB8"/>
    <w:rsid w:val="00CD05EA"/>
    <w:rsid w:val="00CD5999"/>
    <w:rsid w:val="00CD6E02"/>
    <w:rsid w:val="00CF0EA8"/>
    <w:rsid w:val="00CF2DF5"/>
    <w:rsid w:val="00D03D71"/>
    <w:rsid w:val="00D04944"/>
    <w:rsid w:val="00D145E6"/>
    <w:rsid w:val="00D174B2"/>
    <w:rsid w:val="00D365EB"/>
    <w:rsid w:val="00D371C4"/>
    <w:rsid w:val="00D37C69"/>
    <w:rsid w:val="00D44BE7"/>
    <w:rsid w:val="00D53FFB"/>
    <w:rsid w:val="00D81539"/>
    <w:rsid w:val="00D84F2F"/>
    <w:rsid w:val="00D85DE9"/>
    <w:rsid w:val="00D956ED"/>
    <w:rsid w:val="00DA7557"/>
    <w:rsid w:val="00DC5867"/>
    <w:rsid w:val="00DD79C2"/>
    <w:rsid w:val="00DE48D7"/>
    <w:rsid w:val="00DE58CC"/>
    <w:rsid w:val="00DF11B0"/>
    <w:rsid w:val="00DF22A3"/>
    <w:rsid w:val="00DF7429"/>
    <w:rsid w:val="00E00F64"/>
    <w:rsid w:val="00E0205D"/>
    <w:rsid w:val="00E04549"/>
    <w:rsid w:val="00E1695C"/>
    <w:rsid w:val="00E20928"/>
    <w:rsid w:val="00E22A14"/>
    <w:rsid w:val="00E274F0"/>
    <w:rsid w:val="00E35879"/>
    <w:rsid w:val="00E4041F"/>
    <w:rsid w:val="00E42C28"/>
    <w:rsid w:val="00E43652"/>
    <w:rsid w:val="00E43BFC"/>
    <w:rsid w:val="00E4431D"/>
    <w:rsid w:val="00E44AF1"/>
    <w:rsid w:val="00E50521"/>
    <w:rsid w:val="00E774CB"/>
    <w:rsid w:val="00E82223"/>
    <w:rsid w:val="00E87A67"/>
    <w:rsid w:val="00E87D21"/>
    <w:rsid w:val="00EB0807"/>
    <w:rsid w:val="00EB39CE"/>
    <w:rsid w:val="00EB4222"/>
    <w:rsid w:val="00EC571A"/>
    <w:rsid w:val="00ED6978"/>
    <w:rsid w:val="00EE3AD5"/>
    <w:rsid w:val="00EE7747"/>
    <w:rsid w:val="00EF2DA5"/>
    <w:rsid w:val="00F00B8B"/>
    <w:rsid w:val="00F06761"/>
    <w:rsid w:val="00F204CA"/>
    <w:rsid w:val="00F227E6"/>
    <w:rsid w:val="00F232A2"/>
    <w:rsid w:val="00F26401"/>
    <w:rsid w:val="00F27103"/>
    <w:rsid w:val="00F76085"/>
    <w:rsid w:val="00F76A3B"/>
    <w:rsid w:val="00F76D74"/>
    <w:rsid w:val="00F82B50"/>
    <w:rsid w:val="00FA55FF"/>
    <w:rsid w:val="00FA7B41"/>
    <w:rsid w:val="00FB050D"/>
    <w:rsid w:val="00FB3232"/>
    <w:rsid w:val="00FB5770"/>
    <w:rsid w:val="00FC0C36"/>
    <w:rsid w:val="00FC2322"/>
    <w:rsid w:val="00FC35E5"/>
    <w:rsid w:val="00FD18BD"/>
    <w:rsid w:val="00FD2872"/>
    <w:rsid w:val="00FD3844"/>
    <w:rsid w:val="00FE4F1E"/>
    <w:rsid w:val="00FE75F4"/>
    <w:rsid w:val="00FF6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AC7"/>
    <w:pPr>
      <w:ind w:left="720"/>
      <w:contextualSpacing/>
    </w:pPr>
  </w:style>
  <w:style w:type="paragraph" w:styleId="a4">
    <w:name w:val="Body Text"/>
    <w:basedOn w:val="a"/>
    <w:link w:val="a5"/>
    <w:rsid w:val="007E3AC7"/>
    <w:pPr>
      <w:suppressAutoHyphens/>
      <w:spacing w:after="0" w:line="240" w:lineRule="auto"/>
    </w:pPr>
    <w:rPr>
      <w:rFonts w:ascii="Angsana New" w:eastAsia="Cordia New" w:hAnsi="Angsana New" w:cs="Angsana New"/>
      <w:sz w:val="32"/>
      <w:szCs w:val="20"/>
      <w:lang w:val="th-TH"/>
    </w:rPr>
  </w:style>
  <w:style w:type="character" w:customStyle="1" w:styleId="a5">
    <w:name w:val="เนื้อความ อักขระ"/>
    <w:basedOn w:val="a0"/>
    <w:link w:val="a4"/>
    <w:rsid w:val="007E3AC7"/>
    <w:rPr>
      <w:rFonts w:ascii="Angsana New" w:eastAsia="Cordia New" w:hAnsi="Angsana New" w:cs="Angsana New"/>
      <w:sz w:val="32"/>
      <w:szCs w:val="20"/>
      <w:lang w:val="th-TH"/>
    </w:rPr>
  </w:style>
  <w:style w:type="table" w:styleId="a6">
    <w:name w:val="Table Grid"/>
    <w:basedOn w:val="a1"/>
    <w:uiPriority w:val="59"/>
    <w:rsid w:val="00287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1934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8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623;&#3636;&#3648;&#3588;&#3619;&#3634;&#3632;&#3627;&#3660;\&#3623;&#3636;&#3648;&#3588;&#3619;&#3634;&#3632;&#3627;&#3660;\&#3649;&#3612;&#3609;&#3614;&#3633;&#3602;&#3609;&#3634;&#3626;&#3634;&#3617;&#3611;&#3637;%20(59-61)%20&#3649;&#3621;&#3632;&#3649;&#3612;&#3609;&#3605;&#3656;&#3634;&#3591;%20&#3654;%20&#3611;&#3619;&#3632;&#3592;&#3635;&#3611;&#3637;%202558\&#3649;&#3612;&#3609;&#3626;&#3634;&#3617;&#3611;&#3637;59-61%20&#3619;&#3641;&#3611;&#3648;&#3621;&#3656;&#3617;\&#3626;&#3656;&#3623;&#3609;&#3607;&#3637;&#3656;%20%203.&#3618;&#3640;&#3607;&#3608;&#3624;&#3634;&#3626;&#3605;&#3619;&#3660;&#3649;&#3621;&#3632;&#3649;&#3609;&#3623;&#3607;&#3634;&#3591;&#3585;&#3634;&#3619;&#3614;&#3633;&#3602;&#3609;&#3634;&#3629;&#3610;&#3605;%20(&#3611;&#3619;&#3633;&#3610;&#3605;&#3634;&#3617;&#3592;&#3633;&#3591;&#3627;&#3623;&#3633;&#3604;).dotx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5A4A8-B548-473D-9ED9-20013A989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ส่วนที่  3.ยุทธศาสตร์และแนวทางการพัฒนาอบต (ปรับตามจังหวัด).dotx</Template>
  <TotalTime>766</TotalTime>
  <Pages>19</Pages>
  <Words>5839</Words>
  <Characters>33284</Characters>
  <Application>Microsoft Office Word</Application>
  <DocSecurity>0</DocSecurity>
  <Lines>277</Lines>
  <Paragraphs>78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39045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346</cp:revision>
  <dcterms:created xsi:type="dcterms:W3CDTF">2015-04-20T07:44:00Z</dcterms:created>
  <dcterms:modified xsi:type="dcterms:W3CDTF">2015-06-16T04:48:00Z</dcterms:modified>
</cp:coreProperties>
</file>